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94E" w:rsidRPr="0003101B" w:rsidRDefault="00732F21" w:rsidP="0003101B">
      <w:pPr>
        <w:spacing w:line="240" w:lineRule="auto"/>
        <w:jc w:val="center"/>
        <w:rPr>
          <w:sz w:val="28"/>
        </w:rPr>
      </w:pPr>
      <w:r w:rsidRPr="0003101B">
        <w:rPr>
          <w:sz w:val="28"/>
        </w:rPr>
        <w:t>Important Figures in Psychological Science</w:t>
      </w:r>
    </w:p>
    <w:p w:rsidR="00732F21" w:rsidRPr="0003101B" w:rsidRDefault="00732F21" w:rsidP="0003101B">
      <w:pPr>
        <w:spacing w:line="240" w:lineRule="auto"/>
        <w:jc w:val="center"/>
        <w:rPr>
          <w:sz w:val="28"/>
        </w:rPr>
      </w:pPr>
      <w:r w:rsidRPr="0003101B">
        <w:rPr>
          <w:sz w:val="28"/>
        </w:rPr>
        <w:t>Midterm Review</w:t>
      </w:r>
    </w:p>
    <w:p w:rsidR="00732F21" w:rsidRDefault="00732F21" w:rsidP="00732F21">
      <w:pPr>
        <w:pStyle w:val="ListParagraph"/>
        <w:numPr>
          <w:ilvl w:val="0"/>
          <w:numId w:val="1"/>
        </w:numPr>
        <w:spacing w:line="240" w:lineRule="auto"/>
      </w:pPr>
      <w:r>
        <w:t xml:space="preserve"> _____________________________________</w:t>
      </w:r>
    </w:p>
    <w:p w:rsidR="00732F21" w:rsidRDefault="00732F21" w:rsidP="00732F21">
      <w:pPr>
        <w:pStyle w:val="ListParagraph"/>
        <w:spacing w:line="240" w:lineRule="auto"/>
      </w:pPr>
      <w:r>
        <w:t>American psychologist who attended the University of Wisconsin, and believed that the mental condition of virtually all patients, whom he referred to as clients, can be improved, given an appropriate environment.  Central to this environment is a close personal relationship between client and therapist.  His use of the term “client” rather than “patient” expresses his rejection of the traditionally authoritarian relationship between therapist and client, and his view of them as equals.  The client determines the general direction of therapy, while the therapist seeks to increase the client’s insightful self-understanding through informal clarifying questions.  A hallmark of his method involves the therapist echoing or reflecting the client’s remarks.</w:t>
      </w:r>
    </w:p>
    <w:p w:rsidR="00732F21" w:rsidRDefault="00732F21" w:rsidP="00732F21">
      <w:pPr>
        <w:pStyle w:val="ListParagraph"/>
        <w:spacing w:line="240" w:lineRule="auto"/>
      </w:pPr>
    </w:p>
    <w:p w:rsidR="00732F21" w:rsidRDefault="00732F21" w:rsidP="00732F21">
      <w:pPr>
        <w:pStyle w:val="ListParagraph"/>
        <w:numPr>
          <w:ilvl w:val="0"/>
          <w:numId w:val="1"/>
        </w:numPr>
        <w:spacing w:line="240" w:lineRule="auto"/>
      </w:pPr>
      <w:r>
        <w:t>_____________________________________</w:t>
      </w:r>
    </w:p>
    <w:p w:rsidR="00732F21" w:rsidRDefault="00A83CB1" w:rsidP="00732F21">
      <w:pPr>
        <w:pStyle w:val="ListParagraph"/>
      </w:pPr>
      <w:proofErr w:type="gramStart"/>
      <w:r>
        <w:t xml:space="preserve">American </w:t>
      </w:r>
      <w:r w:rsidR="0019627E">
        <w:t>psychologist who studied trial-and-error learning, using first chickens and then cats.</w:t>
      </w:r>
      <w:proofErr w:type="gramEnd"/>
      <w:r w:rsidR="0019627E">
        <w:t xml:space="preserve">  Observing the behavior of cats, attempting to escape from enclosed “puzzle boxes,” he noted that responses that produced satisfaction – escape from the box and subsequent feeding – were “stamped in” and more likely to be repeated in the future, while responses that led to failure, and thus dissatisfaction, ended to be “stamped out.”  He termed this observation the “law of effect”. </w:t>
      </w:r>
    </w:p>
    <w:p w:rsidR="0019627E" w:rsidRDefault="0019627E" w:rsidP="00732F21">
      <w:pPr>
        <w:pStyle w:val="ListParagraph"/>
      </w:pPr>
    </w:p>
    <w:p w:rsidR="0019627E" w:rsidRDefault="0019627E" w:rsidP="0019627E">
      <w:pPr>
        <w:pStyle w:val="ListParagraph"/>
        <w:numPr>
          <w:ilvl w:val="0"/>
          <w:numId w:val="1"/>
        </w:numPr>
      </w:pPr>
      <w:r>
        <w:t>______________________________________</w:t>
      </w:r>
    </w:p>
    <w:p w:rsidR="0019627E" w:rsidRDefault="0019627E" w:rsidP="0019627E">
      <w:pPr>
        <w:pStyle w:val="ListParagraph"/>
      </w:pPr>
      <w:proofErr w:type="gramStart"/>
      <w:r>
        <w:t>German psychologist and philosopher who founded experimental psychology.</w:t>
      </w:r>
      <w:proofErr w:type="gramEnd"/>
      <w:r>
        <w:t xml:space="preserve">  He evolved from a physiologist to a psychologist and showed how the methods of natural science could be used in psychology.  In 1879 he founded the first psychological laboratory in the world at the University of Leipzig and became the “Father of Psychology”.</w:t>
      </w:r>
    </w:p>
    <w:p w:rsidR="0019627E" w:rsidRDefault="0019627E" w:rsidP="0019627E">
      <w:pPr>
        <w:pStyle w:val="ListParagraph"/>
      </w:pPr>
    </w:p>
    <w:p w:rsidR="0019627E" w:rsidRDefault="0019627E" w:rsidP="0019627E">
      <w:pPr>
        <w:pStyle w:val="ListParagraph"/>
        <w:numPr>
          <w:ilvl w:val="0"/>
          <w:numId w:val="1"/>
        </w:numPr>
      </w:pPr>
      <w:r>
        <w:t>______________________________________</w:t>
      </w:r>
    </w:p>
    <w:p w:rsidR="0019627E" w:rsidRDefault="0019627E" w:rsidP="0019627E">
      <w:pPr>
        <w:pStyle w:val="ListParagraph"/>
      </w:pPr>
      <w:proofErr w:type="gramStart"/>
      <w:r>
        <w:t>French medical doctor and anthropologist known for his role in the discovery of specialized functions in different areas of the brain.</w:t>
      </w:r>
      <w:proofErr w:type="gramEnd"/>
      <w:r>
        <w:t xml:space="preserve">  In 1861, he was able to show, using post-mortem analysis of patients who had lost the ability to speak, that such loss was associated with damage to a specific area of the brain.  This area, located toward the front of the brain’s left hemisphere, was eventually named after him.  His findings addressed questions concerning the ability to produce speech and the evolution of language.</w:t>
      </w:r>
    </w:p>
    <w:p w:rsidR="0003101B" w:rsidRDefault="0003101B" w:rsidP="0019627E">
      <w:pPr>
        <w:pStyle w:val="ListParagraph"/>
      </w:pPr>
    </w:p>
    <w:p w:rsidR="006850AF" w:rsidRDefault="006850AF" w:rsidP="006850AF">
      <w:pPr>
        <w:pStyle w:val="ListParagraph"/>
        <w:numPr>
          <w:ilvl w:val="0"/>
          <w:numId w:val="1"/>
        </w:numPr>
      </w:pPr>
      <w:r>
        <w:t>______________________________________</w:t>
      </w:r>
    </w:p>
    <w:p w:rsidR="006850AF" w:rsidRDefault="006850AF" w:rsidP="006850AF">
      <w:pPr>
        <w:pStyle w:val="ListParagraph"/>
      </w:pPr>
      <w:proofErr w:type="gramStart"/>
      <w:r>
        <w:t>American psychologist who has been the single most important figure in building a solid empirical foundation for the concept of learning through modeling, or imitation.</w:t>
      </w:r>
      <w:proofErr w:type="gramEnd"/>
      <w:r>
        <w:t xml:space="preserve">  His work, focusing particularly on the nature of aggression, suggests that modeling plays a highly significant role in determining thoughts, feelings, and behavior.  He claimed that anything that can be learned by direct experience can also be learned by modeling.</w:t>
      </w:r>
    </w:p>
    <w:p w:rsidR="0003101B" w:rsidRDefault="0003101B" w:rsidP="006850AF">
      <w:pPr>
        <w:pStyle w:val="ListParagraph"/>
      </w:pPr>
    </w:p>
    <w:p w:rsidR="006850AF" w:rsidRDefault="006850AF" w:rsidP="006850AF">
      <w:pPr>
        <w:pStyle w:val="ListParagraph"/>
        <w:numPr>
          <w:ilvl w:val="0"/>
          <w:numId w:val="1"/>
        </w:numPr>
      </w:pPr>
      <w:r>
        <w:t>______________________________________</w:t>
      </w:r>
    </w:p>
    <w:p w:rsidR="006850AF" w:rsidRDefault="006850AF" w:rsidP="006850AF">
      <w:pPr>
        <w:pStyle w:val="ListParagraph"/>
      </w:pPr>
      <w:proofErr w:type="gramStart"/>
      <w:r>
        <w:t>Russian physiologist who observed that normal healthy dogs would salivate upon seeing their keeper, apparently in anticipation of being fed.</w:t>
      </w:r>
      <w:proofErr w:type="gramEnd"/>
      <w:r>
        <w:t xml:space="preserve">  This led him, through a systematic series of experiments, to formulate the principles of the conditioned response, which he believed could be applied to humans as well as to animals.</w:t>
      </w:r>
    </w:p>
    <w:p w:rsidR="0003101B" w:rsidRDefault="0003101B" w:rsidP="006850AF">
      <w:pPr>
        <w:pStyle w:val="ListParagraph"/>
      </w:pPr>
    </w:p>
    <w:p w:rsidR="0003101B" w:rsidRDefault="0003101B" w:rsidP="006850AF">
      <w:pPr>
        <w:pStyle w:val="ListParagraph"/>
      </w:pPr>
    </w:p>
    <w:p w:rsidR="0003101B" w:rsidRDefault="0003101B" w:rsidP="006850AF">
      <w:pPr>
        <w:pStyle w:val="ListParagraph"/>
      </w:pPr>
    </w:p>
    <w:p w:rsidR="0003101B" w:rsidRDefault="0003101B" w:rsidP="006850AF">
      <w:pPr>
        <w:pStyle w:val="ListParagraph"/>
      </w:pPr>
    </w:p>
    <w:p w:rsidR="0003101B" w:rsidRDefault="0003101B" w:rsidP="006850AF">
      <w:pPr>
        <w:pStyle w:val="ListParagraph"/>
      </w:pPr>
    </w:p>
    <w:p w:rsidR="0003101B" w:rsidRDefault="0003101B" w:rsidP="006850AF">
      <w:pPr>
        <w:pStyle w:val="ListParagraph"/>
      </w:pPr>
    </w:p>
    <w:p w:rsidR="006850AF" w:rsidRDefault="006850AF" w:rsidP="006850AF">
      <w:pPr>
        <w:pStyle w:val="ListParagraph"/>
        <w:numPr>
          <w:ilvl w:val="0"/>
          <w:numId w:val="1"/>
        </w:numPr>
      </w:pPr>
      <w:r>
        <w:t>______________________________________</w:t>
      </w:r>
    </w:p>
    <w:p w:rsidR="006850AF" w:rsidRDefault="006850AF" w:rsidP="006850AF">
      <w:pPr>
        <w:pStyle w:val="ListParagraph"/>
      </w:pPr>
      <w:proofErr w:type="gramStart"/>
      <w:r>
        <w:t>American psychologist who received his Ph.D. from the University of Wisconsin-Madison.</w:t>
      </w:r>
      <w:proofErr w:type="gramEnd"/>
      <w:r>
        <w:t xml:space="preserve">  Rejecting the determinism of both the psychoanalytic and behaviorist approaches, his theory of motivation emphasized developing one’s full potential.  Instead of basing his psychological model on people with mental and emotional problems, he used as his point of reference a collection of exceptionally dynamic and successful historical and contemporary figures whom he considered “self-actualizers” including Thomas Jefferson, Abraham Lincoln, Albert Einstein, and Eleanor Roosevelt.  In addition to drawing up a list of the common traits of self-actualized individuals, he placed self-actualization at the peak of his hierarchy of human motivations, the concept for which he is best known today.</w:t>
      </w:r>
    </w:p>
    <w:p w:rsidR="0003101B" w:rsidRDefault="0003101B" w:rsidP="006850AF">
      <w:pPr>
        <w:pStyle w:val="ListParagraph"/>
      </w:pPr>
    </w:p>
    <w:p w:rsidR="006850AF" w:rsidRDefault="006850AF" w:rsidP="006850AF">
      <w:pPr>
        <w:pStyle w:val="ListParagraph"/>
        <w:numPr>
          <w:ilvl w:val="0"/>
          <w:numId w:val="1"/>
        </w:numPr>
      </w:pPr>
      <w:r>
        <w:t>_______________________________________</w:t>
      </w:r>
    </w:p>
    <w:p w:rsidR="006850AF" w:rsidRDefault="004C7729" w:rsidP="006850AF">
      <w:pPr>
        <w:pStyle w:val="ListParagraph"/>
      </w:pPr>
      <w:proofErr w:type="gramStart"/>
      <w:r>
        <w:t xml:space="preserve">German physician whose theories and practices led to modern-day </w:t>
      </w:r>
      <w:r w:rsidR="0003101B">
        <w:t>hypnotism.</w:t>
      </w:r>
      <w:proofErr w:type="gramEnd"/>
      <w:r w:rsidR="0003101B">
        <w:t xml:space="preserve">  His unorthodox methods of treating illness were highly popular with his patients, and emphasized min-over-matter treatment of illness.  His trance-like practices eventually led to the word “mesmerize,” which means to hold one’s attention.  These practices evolved into hypnosis, which today is recognized by many as a valid and highly effective means of treating certain conditions.</w:t>
      </w:r>
    </w:p>
    <w:p w:rsidR="0003101B" w:rsidRDefault="0003101B" w:rsidP="006850AF">
      <w:pPr>
        <w:pStyle w:val="ListParagraph"/>
      </w:pPr>
    </w:p>
    <w:p w:rsidR="0003101B" w:rsidRDefault="0003101B" w:rsidP="0003101B">
      <w:pPr>
        <w:pStyle w:val="ListParagraph"/>
        <w:numPr>
          <w:ilvl w:val="0"/>
          <w:numId w:val="1"/>
        </w:numPr>
      </w:pPr>
      <w:r>
        <w:t>________________________________________</w:t>
      </w:r>
    </w:p>
    <w:p w:rsidR="0003101B" w:rsidRDefault="0003101B" w:rsidP="0003101B">
      <w:pPr>
        <w:pStyle w:val="ListParagraph"/>
      </w:pPr>
      <w:proofErr w:type="gramStart"/>
      <w:r>
        <w:t>German psychologist whose work resulted in the development of scientifically reliable experimental methods for the qualitative measurement of rote learning and memory.</w:t>
      </w:r>
      <w:proofErr w:type="gramEnd"/>
      <w:r>
        <w:t xml:space="preserve">  Using himself as both sole experimenter and subject, he embarked on an arduous process that involved repeatedly testing his memorization of nonsense and words devised to eliminate variables caused by prior familiarity with the material being memorized.  He created 2,300 one syllable consonant-vowel-consonant combinations, and recorded the average amount of time it took him to memorize these lists perfectly.  The results of his work showed the existence of a regular forgetting curve, which is best characterized by a steep initial decline in memory.</w:t>
      </w:r>
    </w:p>
    <w:p w:rsidR="00DA179D" w:rsidRDefault="00DA179D" w:rsidP="0003101B">
      <w:pPr>
        <w:pStyle w:val="ListParagraph"/>
      </w:pPr>
    </w:p>
    <w:p w:rsidR="0019627E" w:rsidRDefault="0003101B" w:rsidP="0003101B">
      <w:pPr>
        <w:pStyle w:val="ListParagraph"/>
        <w:numPr>
          <w:ilvl w:val="0"/>
          <w:numId w:val="1"/>
        </w:numPr>
      </w:pPr>
      <w:r>
        <w:t>________________________________________</w:t>
      </w:r>
    </w:p>
    <w:p w:rsidR="0003101B" w:rsidRDefault="0003101B" w:rsidP="0003101B">
      <w:pPr>
        <w:pStyle w:val="ListParagraph"/>
      </w:pPr>
      <w:proofErr w:type="gramStart"/>
      <w:r>
        <w:t>American psychologist who is best known as the founder of behaviorism.</w:t>
      </w:r>
      <w:proofErr w:type="gramEnd"/>
      <w:r>
        <w:t xml:space="preserve">  The significance of childhood and child-study for behaviorism is summed up in his most famous statement: “Give me a dozen healthy infants…and my own specified world to bring them up in and I’ll guarantee to take any one at random and train him to become any type of specialist I might select…regardless of his </w:t>
      </w:r>
      <w:r w:rsidR="002368DA">
        <w:t>talents, penchants, tendencies, abilities, vocation, and the race of his ancestors.”  In one of the most controversial experiments in all of psychology, he conditioned eleven-month-old “Little Albert” to fear furry objects; this case was for him proof that complex behavior develops by conditioning out of simple unlearned responses.  He encouraged parents to approach childrearing as a professional application of behaviorism.</w:t>
      </w:r>
    </w:p>
    <w:p w:rsidR="00DA179D" w:rsidRDefault="00DA179D" w:rsidP="0003101B">
      <w:pPr>
        <w:pStyle w:val="ListParagraph"/>
      </w:pPr>
    </w:p>
    <w:p w:rsidR="002368DA" w:rsidRDefault="002368DA" w:rsidP="002368DA">
      <w:pPr>
        <w:pStyle w:val="ListParagraph"/>
        <w:numPr>
          <w:ilvl w:val="0"/>
          <w:numId w:val="1"/>
        </w:numPr>
      </w:pPr>
      <w:r>
        <w:t>________________________________________</w:t>
      </w:r>
    </w:p>
    <w:p w:rsidR="002368DA" w:rsidRDefault="002368DA" w:rsidP="002368DA">
      <w:pPr>
        <w:pStyle w:val="ListParagraph"/>
      </w:pPr>
      <w:proofErr w:type="gramStart"/>
      <w:r>
        <w:t>American linguist who established a relationship between linguistics and psychology.</w:t>
      </w:r>
      <w:proofErr w:type="gramEnd"/>
      <w:r>
        <w:t xml:space="preserve">  He argued that linguistics should be understood as part of cognitive psychology.  He opposed the traditional learning theory basis of language acquisition.  In doing so, he expressed a view that differed from the behaviorist view of the mind as a tabula rasa (blank slate).  His theories were diametrically opposed to the ideas of BF Skinner, the foremost proponent of behaviorism.  In his view, certain aspects of linguistic knowledge and ability are the product of a universal innate ability, or “language acquisition device,” that enables each normal child to construct a systematic grammar and generate phrases.</w:t>
      </w:r>
    </w:p>
    <w:p w:rsidR="004E1CF5" w:rsidRDefault="004E1CF5" w:rsidP="002368DA">
      <w:pPr>
        <w:pStyle w:val="ListParagraph"/>
      </w:pPr>
    </w:p>
    <w:p w:rsidR="004E1CF5" w:rsidRDefault="004E1CF5" w:rsidP="002368DA">
      <w:pPr>
        <w:pStyle w:val="ListParagraph"/>
      </w:pPr>
    </w:p>
    <w:p w:rsidR="004E1CF5" w:rsidRDefault="004E1CF5" w:rsidP="002368DA">
      <w:pPr>
        <w:pStyle w:val="ListParagraph"/>
      </w:pPr>
    </w:p>
    <w:p w:rsidR="002368DA" w:rsidRDefault="002368DA" w:rsidP="002368DA">
      <w:pPr>
        <w:pStyle w:val="ListParagraph"/>
        <w:numPr>
          <w:ilvl w:val="0"/>
          <w:numId w:val="1"/>
        </w:numPr>
      </w:pPr>
      <w:r>
        <w:t>_________________________________________</w:t>
      </w:r>
    </w:p>
    <w:p w:rsidR="002368DA" w:rsidRDefault="004E1CF5" w:rsidP="002368DA">
      <w:pPr>
        <w:pStyle w:val="ListParagraph"/>
      </w:pPr>
      <w:r>
        <w:t>American psychologist and advocate of behaviorism, his most successful and well-known apparatus, known as the operant chamber, was a cage in which a laboratory rat could, by pressing on a bar, activate a mechanism that would drop a food pellet into the cage.  Another device recorded each press of the bar, producing a permanent record of results without the presence of a tester.  He analyzed the rats’ bar-pressing behavior by varying his patterns of reinforcement (feeding) to learn their responses to different schedules.  Using this box to study how rats “operated on” their environment led him to formulate the principle of operant conditioning.</w:t>
      </w:r>
    </w:p>
    <w:p w:rsidR="00DA179D" w:rsidRDefault="00DA179D" w:rsidP="002368DA">
      <w:pPr>
        <w:pStyle w:val="ListParagraph"/>
      </w:pPr>
    </w:p>
    <w:p w:rsidR="004E1CF5" w:rsidRDefault="004E1CF5" w:rsidP="004E1CF5">
      <w:pPr>
        <w:pStyle w:val="ListParagraph"/>
        <w:numPr>
          <w:ilvl w:val="0"/>
          <w:numId w:val="1"/>
        </w:numPr>
      </w:pPr>
      <w:r>
        <w:t>_________________________________________</w:t>
      </w:r>
    </w:p>
    <w:p w:rsidR="004E1CF5" w:rsidRDefault="004E1CF5" w:rsidP="004E1CF5">
      <w:pPr>
        <w:pStyle w:val="ListParagraph"/>
      </w:pPr>
      <w:r>
        <w:t>American experimental social psychologist known for his innovative experimental techniques, he carried out influential and controversial experiments that demonstrated that blind obedience to authority could override moral conscience.  His early studies on conformity were the first experiments to compare behavioral differences between people from different parts of the world.  His most surprising finding was that 65% of his subjects would inflict what they believed to be painful electrical shocks on others, simply because they were told to do so.</w:t>
      </w:r>
    </w:p>
    <w:p w:rsidR="00DA179D" w:rsidRDefault="00DA179D" w:rsidP="004E1CF5">
      <w:pPr>
        <w:pStyle w:val="ListParagraph"/>
      </w:pPr>
    </w:p>
    <w:p w:rsidR="004E1CF5" w:rsidRDefault="004E1CF5" w:rsidP="004E1CF5">
      <w:pPr>
        <w:pStyle w:val="ListParagraph"/>
        <w:numPr>
          <w:ilvl w:val="0"/>
          <w:numId w:val="1"/>
        </w:numPr>
      </w:pPr>
      <w:r>
        <w:t>_________________________________________</w:t>
      </w:r>
    </w:p>
    <w:p w:rsidR="004E1CF5" w:rsidRDefault="004E1CF5" w:rsidP="004E1CF5">
      <w:pPr>
        <w:pStyle w:val="ListParagraph"/>
      </w:pPr>
      <w:r>
        <w:t>American philosopher and psychologist who published The Principles of Psychology, he taught the first psychology course offered at an American university and in the same year (1875) received funding for the first psychological laboratory in the United States.  His book was a seminal work in the field of psychology, and served as a basis for a school of thought known as functionalism.</w:t>
      </w:r>
    </w:p>
    <w:p w:rsidR="00DA179D" w:rsidRDefault="00DA179D" w:rsidP="004E1CF5">
      <w:pPr>
        <w:pStyle w:val="ListParagraph"/>
      </w:pPr>
    </w:p>
    <w:p w:rsidR="004E1CF5" w:rsidRDefault="004E1CF5" w:rsidP="004E1CF5">
      <w:pPr>
        <w:pStyle w:val="ListParagraph"/>
        <w:numPr>
          <w:ilvl w:val="0"/>
          <w:numId w:val="1"/>
        </w:numPr>
      </w:pPr>
      <w:r>
        <w:t>_________________________________________</w:t>
      </w:r>
    </w:p>
    <w:p w:rsidR="004E1CF5" w:rsidRDefault="004E1CF5" w:rsidP="004E1CF5">
      <w:pPr>
        <w:pStyle w:val="ListParagraph"/>
      </w:pPr>
      <w:r>
        <w:t xml:space="preserve">American psychologist who developed Rational-Emotive Therapy (RET), which </w:t>
      </w:r>
      <w:r w:rsidR="00864D3F">
        <w:t>was based on the idea that psychological problems are caused by self-defeating thoughts (such as “I must be loved or approved by everyone” and “If I don’t find the perfect solution to this problem, a catastrophe will result”).  Once such thoughts are changed, emotional and behavioral changes will follow.  The therapist’s task is to help the client recognize illogical and self-destructive ways of thinking and replace them with healthier, more positive ones.  He believed that the therapist should continually challenge the client’s illogical and self-destructive ideas in a dynamic and provocative manner.</w:t>
      </w:r>
    </w:p>
    <w:p w:rsidR="00DA179D" w:rsidRDefault="00DA179D" w:rsidP="004E1CF5">
      <w:pPr>
        <w:pStyle w:val="ListParagraph"/>
      </w:pPr>
    </w:p>
    <w:p w:rsidR="00864D3F" w:rsidRDefault="00864D3F" w:rsidP="00864D3F">
      <w:pPr>
        <w:pStyle w:val="ListParagraph"/>
        <w:numPr>
          <w:ilvl w:val="0"/>
          <w:numId w:val="1"/>
        </w:numPr>
      </w:pPr>
      <w:r>
        <w:t>_________________________________________</w:t>
      </w:r>
    </w:p>
    <w:p w:rsidR="00864D3F" w:rsidRDefault="00CA640C" w:rsidP="00864D3F">
      <w:pPr>
        <w:pStyle w:val="ListParagraph"/>
      </w:pPr>
      <w:r>
        <w:t>American psychologist who devised a “line-test” conformity experiment showing that approximately three-fourths of subjects tested knowingly gave an incorrect answer at least once in order to conform to the group.  This study helped to show the power of unanimity of opinion, as even one dissenter decreased the incidence of conformity markedly.  Individuals are much more likely to diverge from a group when there is at least one other person to share the disapproval of the group.</w:t>
      </w:r>
    </w:p>
    <w:p w:rsidR="00DA179D" w:rsidRDefault="00DA179D" w:rsidP="00864D3F">
      <w:pPr>
        <w:pStyle w:val="ListParagraph"/>
      </w:pPr>
    </w:p>
    <w:p w:rsidR="00DA179D" w:rsidRDefault="00DA179D" w:rsidP="00864D3F">
      <w:pPr>
        <w:pStyle w:val="ListParagraph"/>
      </w:pPr>
    </w:p>
    <w:p w:rsidR="00DA179D" w:rsidRDefault="00DA179D" w:rsidP="00864D3F">
      <w:pPr>
        <w:pStyle w:val="ListParagraph"/>
      </w:pPr>
    </w:p>
    <w:p w:rsidR="00DA179D" w:rsidRDefault="00DA179D" w:rsidP="00864D3F">
      <w:pPr>
        <w:pStyle w:val="ListParagraph"/>
      </w:pPr>
    </w:p>
    <w:p w:rsidR="00DA179D" w:rsidRDefault="00DA179D" w:rsidP="00864D3F">
      <w:pPr>
        <w:pStyle w:val="ListParagraph"/>
      </w:pPr>
    </w:p>
    <w:p w:rsidR="00DA179D" w:rsidRDefault="00DA179D" w:rsidP="00864D3F">
      <w:pPr>
        <w:pStyle w:val="ListParagraph"/>
      </w:pPr>
    </w:p>
    <w:p w:rsidR="00DA179D" w:rsidRDefault="00DA179D" w:rsidP="00864D3F">
      <w:pPr>
        <w:pStyle w:val="ListParagraph"/>
      </w:pPr>
      <w:bookmarkStart w:id="0" w:name="_GoBack"/>
    </w:p>
    <w:bookmarkEnd w:id="0"/>
    <w:p w:rsidR="00CA640C" w:rsidRDefault="00CA640C" w:rsidP="00CA640C">
      <w:pPr>
        <w:pStyle w:val="ListParagraph"/>
        <w:numPr>
          <w:ilvl w:val="0"/>
          <w:numId w:val="1"/>
        </w:numPr>
      </w:pPr>
      <w:r>
        <w:lastRenderedPageBreak/>
        <w:t>__________________________________________</w:t>
      </w:r>
    </w:p>
    <w:p w:rsidR="00CA640C" w:rsidRDefault="00CA640C" w:rsidP="00CA640C">
      <w:pPr>
        <w:pStyle w:val="ListParagraph"/>
      </w:pPr>
      <w:r>
        <w:t xml:space="preserve">American railroad foreman who was injured in a freak accident near Cavendish, Vermont on September 13, 1948, and since has been written into virtually every introductory psychology textbook as a landmark case in our understanding of the brain’s role in behavior.  Although an iron rod blew through his head like a javelin and landed some 50 feet away, miraculously, he survived.  His intelligence, memory, speech, and ability to learn new information seemed </w:t>
      </w:r>
      <w:proofErr w:type="gramStart"/>
      <w:r>
        <w:t>intact,</w:t>
      </w:r>
      <w:proofErr w:type="gramEnd"/>
      <w:r>
        <w:t xml:space="preserve"> however, there was a profound change in his personality.  The previously friendly, competent, and responsible man became stubborn, ill-tempered, profane, and unreasonable.</w:t>
      </w:r>
    </w:p>
    <w:p w:rsidR="00DA179D" w:rsidRDefault="00DA179D" w:rsidP="00CA640C">
      <w:pPr>
        <w:pStyle w:val="ListParagraph"/>
      </w:pPr>
    </w:p>
    <w:p w:rsidR="00CA640C" w:rsidRDefault="00CA640C" w:rsidP="00CA640C">
      <w:pPr>
        <w:pStyle w:val="ListParagraph"/>
        <w:numPr>
          <w:ilvl w:val="0"/>
          <w:numId w:val="1"/>
        </w:numPr>
      </w:pPr>
      <w:r>
        <w:t>__________________________________________</w:t>
      </w:r>
    </w:p>
    <w:p w:rsidR="00CA640C" w:rsidRDefault="00CA640C" w:rsidP="00CA640C">
      <w:pPr>
        <w:pStyle w:val="ListParagraph"/>
      </w:pPr>
      <w:r>
        <w:t xml:space="preserve">German </w:t>
      </w:r>
      <w:proofErr w:type="spellStart"/>
      <w:r>
        <w:t>neuroanatomist</w:t>
      </w:r>
      <w:proofErr w:type="spellEnd"/>
      <w:r>
        <w:t>, pathologist, and psychiatrist who made fundamental discoveries about brain function.  In 1873j, he studied a patient who had suffered stroke.  Although the man was able to speak and his hearing was unimpaired, he could barely understand what was said to him.  Nor could he understand written words.  After this man died, he found a lesion in the rear parietal/temporal region of the patient’s left brain hemisphere.  He concluded that this region, which is close to the auditory region of the brain, was involved in speech comprehension. He named this syndrome</w:t>
      </w:r>
      <w:r w:rsidR="00FB5638">
        <w:t xml:space="preserve"> sensory aphasia, although now this type of aphasia is name after him, along with the affected brain area dealing with speech comprehension.</w:t>
      </w:r>
    </w:p>
    <w:p w:rsidR="00DA179D" w:rsidRDefault="00DA179D" w:rsidP="00CA640C">
      <w:pPr>
        <w:pStyle w:val="ListParagraph"/>
      </w:pPr>
    </w:p>
    <w:p w:rsidR="00FB5638" w:rsidRDefault="00FB5638" w:rsidP="00FB5638">
      <w:pPr>
        <w:pStyle w:val="ListParagraph"/>
        <w:numPr>
          <w:ilvl w:val="0"/>
          <w:numId w:val="1"/>
        </w:numPr>
      </w:pPr>
      <w:r>
        <w:t>_________________________________________</w:t>
      </w:r>
    </w:p>
    <w:p w:rsidR="00FB5638" w:rsidRDefault="00FB5638" w:rsidP="00FB5638">
      <w:pPr>
        <w:pStyle w:val="ListParagraph"/>
      </w:pPr>
      <w:proofErr w:type="gramStart"/>
      <w:r>
        <w:t>American psychologist who developed the concept of cognitive dissonance.</w:t>
      </w:r>
      <w:proofErr w:type="gramEnd"/>
      <w:r>
        <w:t xml:space="preserve">  He found that the level of cognitive dissonance would decrease as the incentive to comply with the conflict situation was increased.  The reason was simple:  where an incentive is involved, people felt less conflict.  Where little or no incentive was involved, people need to justify or rationalize their actions, and often changed their opinion to match their actions.</w:t>
      </w:r>
    </w:p>
    <w:p w:rsidR="00DA179D" w:rsidRDefault="00DA179D" w:rsidP="00FB5638">
      <w:pPr>
        <w:pStyle w:val="ListParagraph"/>
      </w:pPr>
    </w:p>
    <w:p w:rsidR="00FB5638" w:rsidRDefault="00FB5638" w:rsidP="00FB5638">
      <w:pPr>
        <w:pStyle w:val="ListParagraph"/>
        <w:numPr>
          <w:ilvl w:val="0"/>
          <w:numId w:val="1"/>
        </w:numPr>
      </w:pPr>
      <w:r>
        <w:t>_________________________________________</w:t>
      </w:r>
    </w:p>
    <w:p w:rsidR="00FB5638" w:rsidRDefault="00FB5638" w:rsidP="00FB5638">
      <w:pPr>
        <w:pStyle w:val="ListParagraph"/>
      </w:pPr>
      <w:r>
        <w:t>American psychologist who designed a simple experiment to demonstrate the phenomena of learned helplessness.  He arranged dogs into groups of three.  The first dog received shocks that it could escape by pushing a panel with its nose.  The second dog was “yoked” to the first and received the same number of shocks.  However, nothing the second dog did could stop the shock-they stopped only if the fist dog pushed the panel.  The t</w:t>
      </w:r>
      <w:r w:rsidR="00DA179D">
        <w:t>h</w:t>
      </w:r>
      <w:r>
        <w:t>ird dog was the control, and got no shocks at all.  The first and third dogs quickly learned to jump over the barrier when the floor became electrified.  But the second dog, the one that had learned that nothing it did would stop the shock, made no effort to jump over the barrier.  The dog had developed the cognitive ex</w:t>
      </w:r>
      <w:r w:rsidR="00DA179D">
        <w:t>pectation tha</w:t>
      </w:r>
      <w:r>
        <w:t>t</w:t>
      </w:r>
      <w:r w:rsidR="00DA179D">
        <w:t xml:space="preserve"> </w:t>
      </w:r>
      <w:r>
        <w:t>i</w:t>
      </w:r>
      <w:r w:rsidR="00DA179D">
        <w:t>t</w:t>
      </w:r>
      <w:r>
        <w:t xml:space="preserve">s behavior had no effect on the </w:t>
      </w:r>
      <w:proofErr w:type="gramStart"/>
      <w:r>
        <w:t>environment,</w:t>
      </w:r>
      <w:proofErr w:type="gramEnd"/>
      <w:r>
        <w:t xml:space="preserve"> it had become passive and learned it was helpless.</w:t>
      </w:r>
    </w:p>
    <w:p w:rsidR="00DA179D" w:rsidRDefault="00DA179D" w:rsidP="00FB5638">
      <w:pPr>
        <w:pStyle w:val="ListParagraph"/>
      </w:pPr>
    </w:p>
    <w:p w:rsidR="00DA179D" w:rsidRDefault="00DA179D" w:rsidP="00DA179D">
      <w:pPr>
        <w:pStyle w:val="ListParagraph"/>
        <w:numPr>
          <w:ilvl w:val="0"/>
          <w:numId w:val="1"/>
        </w:numPr>
      </w:pPr>
      <w:r>
        <w:t>________________________________________</w:t>
      </w:r>
    </w:p>
    <w:p w:rsidR="00DA179D" w:rsidRDefault="00DA179D" w:rsidP="00DA179D">
      <w:pPr>
        <w:pStyle w:val="ListParagraph"/>
      </w:pPr>
      <w:r>
        <w:t>American psychologist who is one of the most widely recognized authorities on eyewitness testimony and the reconstructive nature of human memory.  She has not only conducted extensive research in this area, but has also testified in many high-profile court cases.   She and her colleagues have demonstrated that both the wording of a question and misleading information can lead to inaccurate reports (memories).</w:t>
      </w:r>
    </w:p>
    <w:p w:rsidR="00F106EC" w:rsidRDefault="00F106EC" w:rsidP="00DA179D">
      <w:pPr>
        <w:pStyle w:val="ListParagraph"/>
      </w:pPr>
    </w:p>
    <w:p w:rsidR="00F106EC" w:rsidRDefault="00F106EC" w:rsidP="00DA179D">
      <w:pPr>
        <w:pStyle w:val="ListParagraph"/>
      </w:pPr>
    </w:p>
    <w:p w:rsidR="00F106EC" w:rsidRDefault="00F106EC" w:rsidP="00DA179D">
      <w:pPr>
        <w:pStyle w:val="ListParagraph"/>
      </w:pPr>
    </w:p>
    <w:p w:rsidR="00F106EC" w:rsidRDefault="00F106EC" w:rsidP="00DA179D">
      <w:pPr>
        <w:pStyle w:val="ListParagraph"/>
      </w:pPr>
    </w:p>
    <w:p w:rsidR="00F106EC" w:rsidRDefault="00F106EC" w:rsidP="00DA179D">
      <w:pPr>
        <w:pStyle w:val="ListParagraph"/>
      </w:pPr>
    </w:p>
    <w:p w:rsidR="00F106EC" w:rsidRDefault="00F106EC" w:rsidP="00DA179D">
      <w:pPr>
        <w:pStyle w:val="ListParagraph"/>
      </w:pPr>
    </w:p>
    <w:p w:rsidR="00F106EC" w:rsidRDefault="00F106EC" w:rsidP="00DA179D">
      <w:pPr>
        <w:pStyle w:val="ListParagraph"/>
      </w:pPr>
    </w:p>
    <w:p w:rsidR="0019627E" w:rsidRDefault="00DA179D" w:rsidP="00DA179D">
      <w:pPr>
        <w:pStyle w:val="ListParagraph"/>
        <w:numPr>
          <w:ilvl w:val="0"/>
          <w:numId w:val="1"/>
        </w:numPr>
      </w:pPr>
      <w:r>
        <w:lastRenderedPageBreak/>
        <w:t>________________________________________</w:t>
      </w:r>
    </w:p>
    <w:p w:rsidR="00DA179D" w:rsidRDefault="00DA179D" w:rsidP="00DA179D">
      <w:pPr>
        <w:pStyle w:val="ListParagraph"/>
      </w:pPr>
      <w:proofErr w:type="gramStart"/>
      <w:r>
        <w:t>American psychologist who conducted pioneering work in hypnotism.</w:t>
      </w:r>
      <w:proofErr w:type="gramEnd"/>
      <w:r>
        <w:t xml:space="preserve">  One of the most interesting aspects of his research into hypnosis is the concept of what he calls the “hidden observer”.  For example, a person undergoing hypnosis to manage </w:t>
      </w:r>
      <w:proofErr w:type="gramStart"/>
      <w:r>
        <w:t>pain,</w:t>
      </w:r>
      <w:proofErr w:type="gramEnd"/>
      <w:r>
        <w:t xml:space="preserve"> feels no conscious pain.  That does not mean the pain is not here, however; nor does it mean that the patient’s subconscious is not registering the pain.  In one of his experiments, subjects were hypnotized and told they would feel no pain or discomfort when an arm was placed in ice water.  The subjects reported no pain or discomfort during this procedure.  When their “hidden observers” were tapped into, however (usually a prearranged sign or suggestion from the experimenter), there were reports</w:t>
      </w:r>
      <w:r w:rsidR="00F106EC">
        <w:t xml:space="preserve"> of pain and discomfort (althou</w:t>
      </w:r>
      <w:r>
        <w:t>gh not necessarily as severe as would be expected).  In subjects particularly susceptible to the hypnotic suggestion – those who could be rendered hypnotically deaf or blind, for example-the “hidden observer” could recall “heard” or “seen” objects.</w:t>
      </w:r>
    </w:p>
    <w:p w:rsidR="00F106EC" w:rsidRDefault="00F106EC" w:rsidP="00DA179D">
      <w:pPr>
        <w:pStyle w:val="ListParagraph"/>
      </w:pPr>
    </w:p>
    <w:p w:rsidR="00F106EC" w:rsidRDefault="00F106EC" w:rsidP="00F106EC">
      <w:pPr>
        <w:pStyle w:val="ListParagraph"/>
        <w:numPr>
          <w:ilvl w:val="0"/>
          <w:numId w:val="1"/>
        </w:numPr>
      </w:pPr>
      <w:r>
        <w:t>________________________________________</w:t>
      </w:r>
    </w:p>
    <w:p w:rsidR="00F106EC" w:rsidRDefault="00F106EC" w:rsidP="00F106EC">
      <w:pPr>
        <w:pStyle w:val="ListParagraph"/>
      </w:pPr>
      <w:r>
        <w:t xml:space="preserve">American psychologist who has conducted split-brain research with epileptic patients who have had their corpus callosum severed.  In his research, he used a special projection screen where visual information to the right of the midpoint is projected to the person’s left hemisphere, and visual information to the left of the midpoint is projected to the person’s right hemisphere.  On the basis of his research, we now know that – in most people – the left hemisphere is superior in language abilities, speech, reading, and writing. In contrast, the right hemisphere is more involved in nonverbal emotional expression and visual-spatial tasks.  </w:t>
      </w:r>
    </w:p>
    <w:p w:rsidR="00CC3A50" w:rsidRDefault="00CC3A50" w:rsidP="00F106EC">
      <w:pPr>
        <w:pStyle w:val="ListParagraph"/>
      </w:pPr>
    </w:p>
    <w:p w:rsidR="00F106EC" w:rsidRDefault="00F106EC" w:rsidP="00F106EC">
      <w:pPr>
        <w:pStyle w:val="ListParagraph"/>
        <w:numPr>
          <w:ilvl w:val="0"/>
          <w:numId w:val="1"/>
        </w:numPr>
      </w:pPr>
      <w:r>
        <w:t>_________________________________________</w:t>
      </w:r>
    </w:p>
    <w:p w:rsidR="00F106EC" w:rsidRDefault="00F106EC" w:rsidP="00F106EC">
      <w:pPr>
        <w:pStyle w:val="ListParagraph"/>
      </w:pPr>
      <w:r>
        <w:t xml:space="preserve">American researcher who claimed that language actually determines how we can think, a process called linguistic determinism.  He noted, for example, that Inuit Eskimos have several different words for “snow” and proposed that this feature of their language should lead to greater perceptual ability to discriminate among varieties of snow.  </w:t>
      </w:r>
    </w:p>
    <w:p w:rsidR="00CC3A50" w:rsidRDefault="00CC3A50" w:rsidP="00F106EC">
      <w:pPr>
        <w:pStyle w:val="ListParagraph"/>
      </w:pPr>
    </w:p>
    <w:p w:rsidR="007D6CD2" w:rsidRDefault="007D6CD2" w:rsidP="00F106EC">
      <w:pPr>
        <w:pStyle w:val="ListParagraph"/>
        <w:numPr>
          <w:ilvl w:val="0"/>
          <w:numId w:val="1"/>
        </w:numPr>
      </w:pPr>
      <w:r>
        <w:t>__________________________________________</w:t>
      </w:r>
    </w:p>
    <w:p w:rsidR="00F106EC" w:rsidRDefault="007D6CD2" w:rsidP="007D6CD2">
      <w:pPr>
        <w:pStyle w:val="ListParagraph"/>
      </w:pPr>
      <w:proofErr w:type="gramStart"/>
      <w:r>
        <w:t>Austrian neurologist and the founder of psychoanalysis.</w:t>
      </w:r>
      <w:proofErr w:type="gramEnd"/>
      <w:r>
        <w:t xml:space="preserve">  He constructed a comprehensive theory on the structure of the psyche, which he viewed as divided into three parts.  The id, corresponding to the unconscious, is concerned with the satisfaction of primitive desires and with self-preservation.  It operates according to the pleasure principle and outside the realm of social rules or moral dictates.  The ego, associated with reason, controls the forces of the id to bring it into line with the reality principle and make socialization possible, and channels the forces of the id into acceptable activities.  The critical, moral superego – our conscience – developed in early childhood, monitors and censors the ego, turning external values into internalized, self-imposed rules with which to inhibit the id.  He viewed individual behavior as the result of the interaction among these three components of the psyche.</w:t>
      </w:r>
    </w:p>
    <w:p w:rsidR="00CC3A50" w:rsidRDefault="00CC3A50" w:rsidP="007D6CD2">
      <w:pPr>
        <w:pStyle w:val="ListParagraph"/>
      </w:pPr>
    </w:p>
    <w:p w:rsidR="007D6CD2" w:rsidRDefault="007D6CD2" w:rsidP="007D6CD2">
      <w:pPr>
        <w:pStyle w:val="ListParagraph"/>
        <w:numPr>
          <w:ilvl w:val="0"/>
          <w:numId w:val="1"/>
        </w:numPr>
      </w:pPr>
      <w:r>
        <w:t>___________________________________________</w:t>
      </w:r>
    </w:p>
    <w:p w:rsidR="007D6CD2" w:rsidRDefault="007D6CD2" w:rsidP="007D6CD2">
      <w:pPr>
        <w:pStyle w:val="ListParagraph"/>
      </w:pPr>
      <w:proofErr w:type="gramStart"/>
      <w:r>
        <w:t>American psychologist who studied the importance of cognition in learning, and challenged the prevailing behaviorist model that a reward must be presented in order for an organism to learn.</w:t>
      </w:r>
      <w:proofErr w:type="gramEnd"/>
      <w:r>
        <w:t xml:space="preserve">  He believed that rats running through a maze were capable of constructing a cognitive map of the maze – a mental representation of its layout.  He concluded that learning involves the acquisition of knowledge rather than simple changes in outward behavior.  To describe learning that is not immediately demonstrated in overt behavior, he coined the term latent learning.</w:t>
      </w:r>
    </w:p>
    <w:p w:rsidR="00CC3A50" w:rsidRDefault="00CC3A50" w:rsidP="007D6CD2">
      <w:pPr>
        <w:pStyle w:val="ListParagraph"/>
      </w:pPr>
    </w:p>
    <w:p w:rsidR="00CC3A50" w:rsidRDefault="00CC3A50" w:rsidP="007D6CD2">
      <w:pPr>
        <w:pStyle w:val="ListParagraph"/>
      </w:pPr>
    </w:p>
    <w:p w:rsidR="007D6CD2" w:rsidRDefault="007D6CD2" w:rsidP="007D6CD2">
      <w:pPr>
        <w:pStyle w:val="ListParagraph"/>
        <w:numPr>
          <w:ilvl w:val="0"/>
          <w:numId w:val="1"/>
        </w:numPr>
      </w:pPr>
      <w:r>
        <w:lastRenderedPageBreak/>
        <w:t>___________________________________________</w:t>
      </w:r>
    </w:p>
    <w:p w:rsidR="007D6CD2" w:rsidRDefault="00CC3A50" w:rsidP="007D6CD2">
      <w:pPr>
        <w:pStyle w:val="ListParagraph"/>
      </w:pPr>
      <w:r>
        <w:t>2</w:t>
      </w:r>
      <w:r w:rsidR="00CB6E48">
        <w:t>8-</w:t>
      </w:r>
      <w:r>
        <w:t xml:space="preserve">year-old New York woman who was murdered on Friday, March 13, 1964, and has since been written into nearly every introductory psychology textbook as a classic case of bystander intervention.  Police investigators learned that a total of 38 people witnessed her murder – a murder that involved three separate attacks over a period of 35 minutes.  </w:t>
      </w:r>
    </w:p>
    <w:p w:rsidR="00CC3A50" w:rsidRDefault="00CC3A50" w:rsidP="007D6CD2">
      <w:pPr>
        <w:pStyle w:val="ListParagraph"/>
      </w:pPr>
    </w:p>
    <w:p w:rsidR="00CC3A50" w:rsidRDefault="00CC3A50" w:rsidP="00CC3A50">
      <w:pPr>
        <w:pStyle w:val="ListParagraph"/>
        <w:numPr>
          <w:ilvl w:val="0"/>
          <w:numId w:val="1"/>
        </w:numPr>
      </w:pPr>
      <w:r>
        <w:t>______________________________________________</w:t>
      </w:r>
    </w:p>
    <w:p w:rsidR="00CC3A50" w:rsidRDefault="00CC3A50" w:rsidP="00CC3A50">
      <w:pPr>
        <w:pStyle w:val="ListParagraph"/>
      </w:pPr>
      <w:proofErr w:type="gramStart"/>
      <w:r>
        <w:t xml:space="preserve">Fictional man who </w:t>
      </w:r>
      <w:proofErr w:type="spellStart"/>
      <w:r>
        <w:t>lies</w:t>
      </w:r>
      <w:proofErr w:type="spellEnd"/>
      <w:r>
        <w:t xml:space="preserve"> across the primary motor cortex and the somatosensory cortex to represent the proportion of the cortex that is devoted to each body part.</w:t>
      </w:r>
      <w:proofErr w:type="gramEnd"/>
      <w:r>
        <w:t xml:space="preserve">  Touch, temperature, pressure, and pain sensations for different areas of the body occur at distinct locations on the parietal lobe’s somatosensory cortex.  Similarly, the initiation of movement for different parts of the body occurs at distinct locations on the frontal lobe’s primary motor cortex.  The area of the cortex devoted to each body part is determined by that parts mobility (motor cortex) or its sensitivity (somatosensory cortex). If the size of each body part were directly related to the amount of cortex devoted to that body part – all humans would look like this fictional man.</w:t>
      </w:r>
    </w:p>
    <w:p w:rsidR="00CC3A50" w:rsidRDefault="00CC3A50" w:rsidP="00CC3A50">
      <w:pPr>
        <w:pStyle w:val="ListParagraph"/>
      </w:pPr>
    </w:p>
    <w:p w:rsidR="00CC3A50" w:rsidRDefault="00CC3A50" w:rsidP="00CC3A50">
      <w:pPr>
        <w:pStyle w:val="ListParagraph"/>
        <w:numPr>
          <w:ilvl w:val="0"/>
          <w:numId w:val="1"/>
        </w:numPr>
      </w:pPr>
      <w:r>
        <w:t>_______________________________________________</w:t>
      </w:r>
    </w:p>
    <w:p w:rsidR="00CC3A50" w:rsidRDefault="00CC3A50" w:rsidP="00CC3A50">
      <w:pPr>
        <w:pStyle w:val="ListParagraph"/>
        <w:rPr>
          <w:i/>
        </w:rPr>
      </w:pPr>
      <w:proofErr w:type="gramStart"/>
      <w:r>
        <w:t>American psychologist who conducted the Stanford Prison Experiment.</w:t>
      </w:r>
      <w:proofErr w:type="gramEnd"/>
      <w:r>
        <w:t xml:space="preserve">  Psychology students might best know this psychologist as the narrator of a video series title </w:t>
      </w:r>
      <w:r w:rsidRPr="00CC3A50">
        <w:rPr>
          <w:i/>
        </w:rPr>
        <w:t>Discovering Psychology.</w:t>
      </w: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Default="007557BE" w:rsidP="00CC3A50">
      <w:pPr>
        <w:pStyle w:val="ListParagraph"/>
        <w:rPr>
          <w:i/>
        </w:rPr>
      </w:pPr>
    </w:p>
    <w:p w:rsidR="007557BE" w:rsidRPr="0003101B" w:rsidRDefault="007557BE" w:rsidP="007557BE">
      <w:pPr>
        <w:spacing w:line="240" w:lineRule="auto"/>
        <w:jc w:val="center"/>
        <w:rPr>
          <w:sz w:val="28"/>
        </w:rPr>
      </w:pPr>
      <w:r w:rsidRPr="0003101B">
        <w:rPr>
          <w:sz w:val="28"/>
        </w:rPr>
        <w:lastRenderedPageBreak/>
        <w:t>Important Figures in Psychological Science</w:t>
      </w:r>
    </w:p>
    <w:p w:rsidR="007557BE" w:rsidRDefault="007557BE" w:rsidP="007557BE">
      <w:pPr>
        <w:spacing w:line="240" w:lineRule="auto"/>
        <w:jc w:val="center"/>
        <w:rPr>
          <w:sz w:val="28"/>
        </w:rPr>
      </w:pPr>
      <w:r>
        <w:rPr>
          <w:sz w:val="28"/>
        </w:rPr>
        <w:t>Final</w:t>
      </w:r>
      <w:r w:rsidRPr="0003101B">
        <w:rPr>
          <w:sz w:val="28"/>
        </w:rPr>
        <w:t xml:space="preserve"> Review</w:t>
      </w:r>
    </w:p>
    <w:p w:rsidR="007557BE" w:rsidRDefault="007557BE" w:rsidP="007557BE">
      <w:pPr>
        <w:spacing w:line="240" w:lineRule="auto"/>
        <w:jc w:val="center"/>
        <w:rPr>
          <w:sz w:val="28"/>
        </w:rPr>
      </w:pPr>
    </w:p>
    <w:p w:rsidR="007557BE" w:rsidRDefault="007557BE" w:rsidP="00E6550F">
      <w:pPr>
        <w:pStyle w:val="ListParagraph"/>
        <w:numPr>
          <w:ilvl w:val="0"/>
          <w:numId w:val="1"/>
        </w:numPr>
        <w:spacing w:line="240" w:lineRule="auto"/>
      </w:pPr>
      <w:r>
        <w:t xml:space="preserve"> _________________________________________</w:t>
      </w:r>
    </w:p>
    <w:p w:rsidR="007557BE" w:rsidRDefault="007557BE" w:rsidP="007557BE">
      <w:pPr>
        <w:pStyle w:val="ListParagraph"/>
        <w:spacing w:line="240" w:lineRule="auto"/>
      </w:pPr>
      <w:r>
        <w:t>Swiss psychologist who studies the growth of children’s capacity to think in abstract, logical terms, and of such categories as time, space, number, causality, and permanency, describing an invariable sequence of stages from birth through adolescence.</w:t>
      </w:r>
    </w:p>
    <w:p w:rsidR="007557BE" w:rsidRDefault="007557BE" w:rsidP="007557BE">
      <w:pPr>
        <w:pStyle w:val="ListParagraph"/>
        <w:spacing w:line="240" w:lineRule="auto"/>
      </w:pPr>
    </w:p>
    <w:p w:rsidR="007557BE" w:rsidRDefault="007557BE" w:rsidP="00E6550F">
      <w:pPr>
        <w:pStyle w:val="ListParagraph"/>
        <w:numPr>
          <w:ilvl w:val="0"/>
          <w:numId w:val="1"/>
        </w:numPr>
        <w:spacing w:line="240" w:lineRule="auto"/>
      </w:pPr>
      <w:r>
        <w:t>__________________________________________</w:t>
      </w:r>
    </w:p>
    <w:p w:rsidR="007557BE" w:rsidRDefault="007557BE" w:rsidP="007557BE">
      <w:pPr>
        <w:pStyle w:val="ListParagraph"/>
        <w:spacing w:line="240" w:lineRule="auto"/>
      </w:pPr>
      <w:r>
        <w:t>British psychologist who developed commonly used statistical measures and the statistical measure known as factor analysis.  His studies on the nature of human abilities led to his “two-factor” theory of intelligence.  Whereas most psychologists believed that mental abilities were demonstrated by various independent factors, he concluded that general intelligence, “g”, was a single factor that was correlated with specific abilities, “s,” to varying degrees.  His work became the theoretical justification for intelligence testing.</w:t>
      </w:r>
    </w:p>
    <w:p w:rsidR="007557BE" w:rsidRDefault="007557BE" w:rsidP="007557BE">
      <w:pPr>
        <w:pStyle w:val="ListParagraph"/>
        <w:spacing w:line="240" w:lineRule="auto"/>
      </w:pPr>
    </w:p>
    <w:p w:rsidR="007557BE" w:rsidRPr="007557BE" w:rsidRDefault="007557BE" w:rsidP="00E6550F">
      <w:pPr>
        <w:pStyle w:val="ListParagraph"/>
        <w:numPr>
          <w:ilvl w:val="0"/>
          <w:numId w:val="1"/>
        </w:numPr>
        <w:spacing w:line="240" w:lineRule="auto"/>
      </w:pPr>
      <w:r>
        <w:t>__________________________________________</w:t>
      </w:r>
    </w:p>
    <w:p w:rsidR="007557BE" w:rsidRDefault="007557BE" w:rsidP="00CC3A50">
      <w:pPr>
        <w:pStyle w:val="ListParagraph"/>
      </w:pPr>
      <w:r>
        <w:t xml:space="preserve">American psychologist who has focused most of his research on the nature of human intelligence, the nature of and development of abilities in the arts and how they relate to and reflect intelligence, </w:t>
      </w:r>
      <w:r w:rsidR="00146B8D">
        <w:t xml:space="preserve">and on educational processes.  He is the creator of the theory </w:t>
      </w:r>
      <w:proofErr w:type="gramStart"/>
      <w:r w:rsidR="00146B8D">
        <w:t>of multiple intelligence</w:t>
      </w:r>
      <w:proofErr w:type="gramEnd"/>
      <w:r w:rsidR="00146B8D">
        <w:t xml:space="preserve">.  Drawing on research in neuropsychology, he proposes that there are seven distinct types of intelligence, each based in a different area of the brain.  </w:t>
      </w:r>
      <w:proofErr w:type="spellStart"/>
      <w:r w:rsidR="00146B8D">
        <w:t>Thujs</w:t>
      </w:r>
      <w:proofErr w:type="spellEnd"/>
      <w:r w:rsidR="00146B8D">
        <w:t xml:space="preserve"> intelligence is not one general factor that underlies different abilities – the predominant belief upon which most intelligence tests had been based.  </w:t>
      </w:r>
    </w:p>
    <w:p w:rsidR="00146B8D" w:rsidRPr="007557BE" w:rsidRDefault="00146B8D" w:rsidP="00CC3A50">
      <w:pPr>
        <w:pStyle w:val="ListParagraph"/>
      </w:pPr>
    </w:p>
    <w:p w:rsidR="007557BE" w:rsidRDefault="00146B8D" w:rsidP="00E6550F">
      <w:pPr>
        <w:pStyle w:val="ListParagraph"/>
        <w:numPr>
          <w:ilvl w:val="0"/>
          <w:numId w:val="1"/>
        </w:numPr>
      </w:pPr>
      <w:r>
        <w:t>__________________________________________</w:t>
      </w:r>
    </w:p>
    <w:p w:rsidR="00146B8D" w:rsidRDefault="00146B8D" w:rsidP="00146B8D">
      <w:pPr>
        <w:pStyle w:val="ListParagraph"/>
      </w:pPr>
      <w:proofErr w:type="gramStart"/>
      <w:r>
        <w:t>American psychologist who is best known for his work in the development of moral reasoning in children.</w:t>
      </w:r>
      <w:proofErr w:type="gramEnd"/>
      <w:r>
        <w:t xml:space="preserve">  He conducted a long-term study in which he recorded the responses of boys aged seven through adolescence to hypothetical dilemmas requiring a moral choice.  The most famous sample question whether the husband of a critically ill woman is justified in stealing a drug that could save her life if the pharmacist but the pharma</w:t>
      </w:r>
      <w:r w:rsidR="00E6550F">
        <w:t>cist is charging much more that</w:t>
      </w:r>
      <w:r>
        <w:t xml:space="preserve"> he can afford to pay.  Based on the results of his study, he concluded that children and adults progress through six stages in the development of moral reasoning.</w:t>
      </w:r>
    </w:p>
    <w:p w:rsidR="00E6550F" w:rsidRDefault="00E6550F" w:rsidP="00146B8D">
      <w:pPr>
        <w:pStyle w:val="ListParagraph"/>
      </w:pPr>
    </w:p>
    <w:p w:rsidR="00E6550F" w:rsidRDefault="00E6550F" w:rsidP="00E6550F">
      <w:pPr>
        <w:pStyle w:val="ListParagraph"/>
        <w:numPr>
          <w:ilvl w:val="0"/>
          <w:numId w:val="1"/>
        </w:numPr>
        <w:spacing w:line="240" w:lineRule="auto"/>
      </w:pPr>
      <w:r>
        <w:t>_________________________________________</w:t>
      </w:r>
    </w:p>
    <w:p w:rsidR="00E6550F" w:rsidRDefault="00E6550F" w:rsidP="00E6550F">
      <w:pPr>
        <w:pStyle w:val="ListParagraph"/>
        <w:spacing w:line="240" w:lineRule="auto"/>
      </w:pPr>
      <w:r>
        <w:t xml:space="preserve">American psychologist who concluded that there are qualitatively distinct patterns of attachment </w:t>
      </w:r>
      <w:proofErr w:type="gramStart"/>
      <w:r>
        <w:t>that evolve</w:t>
      </w:r>
      <w:proofErr w:type="gramEnd"/>
      <w:r>
        <w:t xml:space="preserve"> between infants and their mothers over the opening years of life.  Although a majority of these patterns are marked by comfort and security, some are tense and conflicted.  She found evidence suggesting that these relationships were related to the level of responsiveness that mothers showed toward their infants from the earliest months.  She devised a system for assessing individual differences in infants’ reactions to a series of separations and reunions with their mothers.  This method, the “Strange Situation,” has become one of the most widely used procedures in child development research.</w:t>
      </w:r>
    </w:p>
    <w:p w:rsidR="00E6550F" w:rsidRDefault="00E6550F" w:rsidP="00E6550F">
      <w:pPr>
        <w:pStyle w:val="ListParagraph"/>
        <w:spacing w:line="240" w:lineRule="auto"/>
      </w:pPr>
    </w:p>
    <w:p w:rsidR="00E6550F" w:rsidRDefault="00E6550F" w:rsidP="00E6550F">
      <w:pPr>
        <w:pStyle w:val="ListParagraph"/>
        <w:numPr>
          <w:ilvl w:val="0"/>
          <w:numId w:val="1"/>
        </w:numPr>
        <w:spacing w:line="240" w:lineRule="auto"/>
      </w:pPr>
      <w:r>
        <w:t>_________________________________________</w:t>
      </w:r>
    </w:p>
    <w:p w:rsidR="00E6550F" w:rsidRDefault="00E6550F" w:rsidP="00E6550F">
      <w:pPr>
        <w:pStyle w:val="ListParagraph"/>
        <w:spacing w:line="240" w:lineRule="auto"/>
      </w:pPr>
      <w:proofErr w:type="gramStart"/>
      <w:r>
        <w:t>German-born American psychoanalyst best known for his work with children and adolescents.</w:t>
      </w:r>
      <w:proofErr w:type="gramEnd"/>
      <w:r>
        <w:t xml:space="preserve">  Much of his work is concerned with the formation of individual identity, and social influences on child development.  He differs from more traditional Freudians by assigning a significantly greater importance to development after the first few years of life.  He is also noted for the illumination of his concept of the adolescent “identity crisis,” a term which he coined.  His theory of personality covers the entire human lifespan, which he divides into eight distinct stages, each with its own task and crisis.</w:t>
      </w:r>
    </w:p>
    <w:p w:rsidR="00E6550F" w:rsidRDefault="00E6550F" w:rsidP="00E6550F">
      <w:pPr>
        <w:pStyle w:val="ListParagraph"/>
        <w:spacing w:line="240" w:lineRule="auto"/>
      </w:pPr>
    </w:p>
    <w:p w:rsidR="00E6550F" w:rsidRDefault="00E6550F" w:rsidP="00E6550F">
      <w:pPr>
        <w:pStyle w:val="ListParagraph"/>
        <w:numPr>
          <w:ilvl w:val="0"/>
          <w:numId w:val="1"/>
        </w:numPr>
        <w:spacing w:line="240" w:lineRule="auto"/>
      </w:pPr>
      <w:r>
        <w:lastRenderedPageBreak/>
        <w:t>_________________________________________</w:t>
      </w:r>
    </w:p>
    <w:p w:rsidR="00E6550F" w:rsidRDefault="00E6550F" w:rsidP="00E6550F">
      <w:pPr>
        <w:pStyle w:val="ListParagraph"/>
        <w:spacing w:line="240" w:lineRule="auto"/>
      </w:pPr>
      <w:r>
        <w:t xml:space="preserve">Austrian-born psychologist considered to be a </w:t>
      </w:r>
      <w:proofErr w:type="spellStart"/>
      <w:r>
        <w:t>neo-Freudian</w:t>
      </w:r>
      <w:proofErr w:type="spellEnd"/>
      <w:r>
        <w:t>.  His major disagreement with Freud centered on Freud’s heavy emphasis on the role of sexuality in personality formation.  After splitting from Freud, his psychology focused on the individual as a social rather than sexual being.  He saw the individual striving toward perfection and overcoming feelings of inferiority, a concept that would later be popularized as the “inferiority complex.”</w:t>
      </w:r>
    </w:p>
    <w:p w:rsidR="00E6550F" w:rsidRDefault="00E6550F" w:rsidP="00E6550F">
      <w:pPr>
        <w:pStyle w:val="ListParagraph"/>
        <w:spacing w:line="240" w:lineRule="auto"/>
      </w:pPr>
    </w:p>
    <w:p w:rsidR="00E6550F" w:rsidRDefault="00E6550F" w:rsidP="00E6550F">
      <w:pPr>
        <w:pStyle w:val="ListParagraph"/>
        <w:numPr>
          <w:ilvl w:val="0"/>
          <w:numId w:val="1"/>
        </w:numPr>
        <w:spacing w:line="240" w:lineRule="auto"/>
      </w:pPr>
      <w:r>
        <w:t>_________________________________________</w:t>
      </w:r>
    </w:p>
    <w:p w:rsidR="00E6550F" w:rsidRDefault="00555993" w:rsidP="00E6550F">
      <w:pPr>
        <w:pStyle w:val="ListParagraph"/>
        <w:spacing w:line="240" w:lineRule="auto"/>
      </w:pPr>
      <w:r>
        <w:t xml:space="preserve">American experimental and clinical psychologist who developed the first standardized adult intelligence test.  These widely used series of intelligence tests are divided into two sections:  verbal and nonverbal (performance), with separate scores for each.  Verbal intelligence the component most often associated with academic </w:t>
      </w:r>
      <w:proofErr w:type="gramStart"/>
      <w:r>
        <w:t>success,</w:t>
      </w:r>
      <w:proofErr w:type="gramEnd"/>
      <w:r>
        <w:t xml:space="preserve"> implies the ability to think in abstract terms using either words or mathematical symbols.  Performance intelligence suggests the ability to perceive relationships and fit separate parts together logically into a whole.  This series of tests is best known for some of its performance tasks, which include:  copying geometric designs, using blocks to reproduce designs, and maze puzzles.  </w:t>
      </w:r>
    </w:p>
    <w:p w:rsidR="00555993" w:rsidRDefault="00555993" w:rsidP="00E6550F">
      <w:pPr>
        <w:pStyle w:val="ListParagraph"/>
        <w:spacing w:line="240" w:lineRule="auto"/>
      </w:pPr>
    </w:p>
    <w:p w:rsidR="00555993" w:rsidRDefault="00555993" w:rsidP="00555993">
      <w:pPr>
        <w:pStyle w:val="ListParagraph"/>
        <w:numPr>
          <w:ilvl w:val="0"/>
          <w:numId w:val="1"/>
        </w:numPr>
        <w:spacing w:line="240" w:lineRule="auto"/>
      </w:pPr>
      <w:r>
        <w:t>_________________________________________</w:t>
      </w:r>
    </w:p>
    <w:p w:rsidR="00555993" w:rsidRDefault="00555993" w:rsidP="00555993">
      <w:pPr>
        <w:pStyle w:val="ListParagraph"/>
        <w:spacing w:line="240" w:lineRule="auto"/>
      </w:pPr>
      <w:r>
        <w:t xml:space="preserve">Swiss psychiatrist and </w:t>
      </w:r>
      <w:proofErr w:type="spellStart"/>
      <w:r>
        <w:t>neo-Freudian</w:t>
      </w:r>
      <w:proofErr w:type="spellEnd"/>
      <w:r>
        <w:t xml:space="preserve"> best known for his contribution that individuals can be categorized according to general attitudinal types as either introverted or extroverted.  He also posited the existence of a collective unconscious, which gathers together the experiences of previous generations and even animal ancestors, preserving traces of humanity’s evolutionary development over time.  The collective unconscious is a repository of shared images and symbols, called </w:t>
      </w:r>
      <w:proofErr w:type="gramStart"/>
      <w:r>
        <w:t>archetypes, that</w:t>
      </w:r>
      <w:proofErr w:type="gramEnd"/>
      <w:r>
        <w:t xml:space="preserve"> emerge in dreams, myths, and other forms.  These include such common themes as birth, rebirth, death, the hero, the earth mother, and the demon.</w:t>
      </w:r>
    </w:p>
    <w:p w:rsidR="00555993" w:rsidRDefault="00555993" w:rsidP="00E6550F">
      <w:pPr>
        <w:pStyle w:val="ListParagraph"/>
        <w:spacing w:line="240" w:lineRule="auto"/>
      </w:pPr>
    </w:p>
    <w:p w:rsidR="00555993" w:rsidRDefault="00555993" w:rsidP="00E6550F">
      <w:pPr>
        <w:pStyle w:val="ListParagraph"/>
        <w:spacing w:line="240" w:lineRule="auto"/>
      </w:pPr>
    </w:p>
    <w:p w:rsidR="00555993" w:rsidRDefault="00555993" w:rsidP="00555993">
      <w:pPr>
        <w:pStyle w:val="ListParagraph"/>
        <w:numPr>
          <w:ilvl w:val="0"/>
          <w:numId w:val="1"/>
        </w:numPr>
        <w:spacing w:line="240" w:lineRule="auto"/>
      </w:pPr>
      <w:r>
        <w:t>_________________________________________</w:t>
      </w:r>
    </w:p>
    <w:p w:rsidR="00555993" w:rsidRDefault="00555993" w:rsidP="00555993">
      <w:pPr>
        <w:pStyle w:val="ListParagraph"/>
        <w:spacing w:line="240" w:lineRule="auto"/>
      </w:pPr>
      <w:proofErr w:type="gramStart"/>
      <w:r>
        <w:t>American psychologist who created a number of tests to measure intelligence and to assess personality traits.</w:t>
      </w:r>
      <w:proofErr w:type="gramEnd"/>
      <w:r>
        <w:t xml:space="preserve">  The best known of these is the Sixteen Personality Factor questionnaire (16PF) </w:t>
      </w:r>
      <w:proofErr w:type="gramStart"/>
      <w:r>
        <w:t>The</w:t>
      </w:r>
      <w:proofErr w:type="gramEnd"/>
      <w:r>
        <w:t xml:space="preserve"> 16PF profiles individuals using 16 different personality traits, such as emotional stability (easily upset vs. calm), impulsiveness (sober vs. enthusiastic), and conformity (expedient vs. conscientious).  The 16PF was created through the use of a statistical process known as factor analysis.</w:t>
      </w:r>
    </w:p>
    <w:p w:rsidR="00555993" w:rsidRDefault="00555993" w:rsidP="00555993">
      <w:pPr>
        <w:pStyle w:val="ListParagraph"/>
        <w:spacing w:line="240" w:lineRule="auto"/>
      </w:pPr>
    </w:p>
    <w:p w:rsidR="00555993" w:rsidRDefault="00555993" w:rsidP="00555993">
      <w:pPr>
        <w:pStyle w:val="ListParagraph"/>
        <w:numPr>
          <w:ilvl w:val="0"/>
          <w:numId w:val="1"/>
        </w:numPr>
        <w:spacing w:line="240" w:lineRule="auto"/>
      </w:pPr>
      <w:r>
        <w:t>_________________________________________</w:t>
      </w:r>
    </w:p>
    <w:p w:rsidR="00555993" w:rsidRDefault="00555993" w:rsidP="00555993">
      <w:pPr>
        <w:pStyle w:val="ListParagraph"/>
        <w:spacing w:line="240" w:lineRule="auto"/>
      </w:pPr>
      <w:r>
        <w:t>American psychologist who worked on a law that states that for every task there is an optimum level of motivation, and that motivation that is too strong can actually interfere with the ability to perform a difficult task.</w:t>
      </w:r>
    </w:p>
    <w:p w:rsidR="00555993" w:rsidRDefault="00555993" w:rsidP="00555993">
      <w:pPr>
        <w:pStyle w:val="ListParagraph"/>
        <w:spacing w:line="240" w:lineRule="auto"/>
      </w:pPr>
    </w:p>
    <w:p w:rsidR="00555993" w:rsidRDefault="00555993" w:rsidP="00555993">
      <w:pPr>
        <w:pStyle w:val="ListParagraph"/>
        <w:numPr>
          <w:ilvl w:val="0"/>
          <w:numId w:val="1"/>
        </w:numPr>
        <w:spacing w:line="240" w:lineRule="auto"/>
      </w:pPr>
      <w:r>
        <w:t>_________________________________________</w:t>
      </w:r>
    </w:p>
    <w:p w:rsidR="00555993" w:rsidRDefault="00291116" w:rsidP="00555993">
      <w:pPr>
        <w:pStyle w:val="ListParagraph"/>
        <w:spacing w:line="240" w:lineRule="auto"/>
      </w:pPr>
      <w:r>
        <w:t xml:space="preserve">Austrian behaviorist and early leader in the field of ethology, the comparative study of animal behavior, </w:t>
      </w:r>
      <w:proofErr w:type="gramStart"/>
      <w:r>
        <w:t>his</w:t>
      </w:r>
      <w:proofErr w:type="gramEnd"/>
      <w:r>
        <w:t xml:space="preserve"> observations – particularly of graylag geese - led to important discoveries in animal behavior.  Perhaps his most influential determination was that behavior, like physical traits, evolves by natural selection.  He developed the concept of imprinting.  Imprinting occurs in many species, most noticeably in geese and ducks, when-within a short, genetically set time frame-an animal will accept a foster mother in the place of its biological mother, even if that foster mother is a different species.</w:t>
      </w:r>
    </w:p>
    <w:p w:rsidR="00291116" w:rsidRDefault="00291116" w:rsidP="00555993">
      <w:pPr>
        <w:pStyle w:val="ListParagraph"/>
        <w:spacing w:line="240" w:lineRule="auto"/>
      </w:pPr>
    </w:p>
    <w:p w:rsidR="00687E42" w:rsidRDefault="00687E42" w:rsidP="00687E42">
      <w:pPr>
        <w:pStyle w:val="ListParagraph"/>
        <w:numPr>
          <w:ilvl w:val="0"/>
          <w:numId w:val="1"/>
        </w:numPr>
        <w:spacing w:line="240" w:lineRule="auto"/>
      </w:pPr>
      <w:r>
        <w:t>_________________________________________</w:t>
      </w:r>
    </w:p>
    <w:p w:rsidR="00687E42" w:rsidRDefault="00687E42" w:rsidP="00687E42">
      <w:pPr>
        <w:pStyle w:val="ListParagraph"/>
        <w:spacing w:line="240" w:lineRule="auto"/>
      </w:pPr>
      <w:proofErr w:type="gramStart"/>
      <w:r>
        <w:t>American psychologist whose notable work was concentrated in the areas of intelligence testing and the comprehensive study of intellectually gifted children.</w:t>
      </w:r>
      <w:proofErr w:type="gramEnd"/>
      <w:r>
        <w:t xml:space="preserve">  He published the first important individual intelligence test to be used in the United States, the Stanford-</w:t>
      </w:r>
      <w:proofErr w:type="spellStart"/>
      <w:r>
        <w:t>Binet</w:t>
      </w:r>
      <w:proofErr w:type="spellEnd"/>
      <w:r>
        <w:t xml:space="preserve"> </w:t>
      </w:r>
      <w:proofErr w:type="gramStart"/>
      <w:r>
        <w:t>Intelligence  scales</w:t>
      </w:r>
      <w:proofErr w:type="gramEnd"/>
      <w:r>
        <w:t xml:space="preserve">.  This test was an American revision and expansion of the </w:t>
      </w:r>
      <w:proofErr w:type="spellStart"/>
      <w:r>
        <w:t>Binet</w:t>
      </w:r>
      <w:proofErr w:type="spellEnd"/>
      <w:r>
        <w:t xml:space="preserve">-Simon intelligence test, which had been developed in France.  </w:t>
      </w:r>
    </w:p>
    <w:p w:rsidR="00687E42" w:rsidRDefault="00687E42" w:rsidP="00687E42">
      <w:pPr>
        <w:pStyle w:val="ListParagraph"/>
        <w:spacing w:line="240" w:lineRule="auto"/>
      </w:pPr>
    </w:p>
    <w:p w:rsidR="00687E42" w:rsidRDefault="00687E42" w:rsidP="00687E42">
      <w:pPr>
        <w:pStyle w:val="ListParagraph"/>
        <w:spacing w:line="240" w:lineRule="auto"/>
      </w:pPr>
    </w:p>
    <w:p w:rsidR="00687E42" w:rsidRDefault="00687E42" w:rsidP="00687E42">
      <w:pPr>
        <w:pStyle w:val="ListParagraph"/>
        <w:spacing w:line="240" w:lineRule="auto"/>
      </w:pPr>
    </w:p>
    <w:p w:rsidR="00687E42" w:rsidRDefault="00687E42" w:rsidP="00687E42">
      <w:pPr>
        <w:pStyle w:val="ListParagraph"/>
        <w:numPr>
          <w:ilvl w:val="0"/>
          <w:numId w:val="1"/>
        </w:numPr>
        <w:spacing w:line="240" w:lineRule="auto"/>
      </w:pPr>
      <w:r>
        <w:lastRenderedPageBreak/>
        <w:t>_________________________________________</w:t>
      </w:r>
    </w:p>
    <w:p w:rsidR="00687E42" w:rsidRDefault="00687E42" w:rsidP="00687E42">
      <w:pPr>
        <w:pStyle w:val="ListParagraph"/>
        <w:spacing w:line="240" w:lineRule="auto"/>
      </w:pPr>
      <w:proofErr w:type="gramStart"/>
      <w:r>
        <w:t>German-born British psychologist known for popularizing the terms “introvert” and “extrovert”.</w:t>
      </w:r>
      <w:proofErr w:type="gramEnd"/>
      <w:r>
        <w:t xml:space="preserve">  He came up with a series of personality “dimensions” that included introversion/extroversion and neuroticism/stability.  His later research produced a third dimension of psychoticism.</w:t>
      </w:r>
    </w:p>
    <w:p w:rsidR="00687E42" w:rsidRDefault="00687E42" w:rsidP="00687E42">
      <w:pPr>
        <w:pStyle w:val="ListParagraph"/>
        <w:spacing w:line="240" w:lineRule="auto"/>
      </w:pPr>
    </w:p>
    <w:p w:rsidR="00687E42" w:rsidRDefault="00687E42" w:rsidP="00687E42">
      <w:pPr>
        <w:pStyle w:val="ListParagraph"/>
        <w:numPr>
          <w:ilvl w:val="0"/>
          <w:numId w:val="1"/>
        </w:numPr>
        <w:spacing w:line="240" w:lineRule="auto"/>
      </w:pPr>
      <w:r>
        <w:t>_________________________________________</w:t>
      </w:r>
    </w:p>
    <w:p w:rsidR="00687E42" w:rsidRDefault="00687E42" w:rsidP="00687E42">
      <w:pPr>
        <w:pStyle w:val="ListParagraph"/>
        <w:spacing w:line="240" w:lineRule="auto"/>
      </w:pPr>
      <w:proofErr w:type="gramStart"/>
      <w:r>
        <w:t xml:space="preserve">German-born American </w:t>
      </w:r>
      <w:proofErr w:type="spellStart"/>
      <w:r>
        <w:t>neo-Freudian</w:t>
      </w:r>
      <w:proofErr w:type="spellEnd"/>
      <w:r>
        <w:t xml:space="preserve"> who stressed the importance of social relationships, especially the parent-child relationship in the development of personality.</w:t>
      </w:r>
      <w:proofErr w:type="gramEnd"/>
      <w:r>
        <w:t xml:space="preserve">  She believed that disturbances in human relationships, not sexual conflicts, were the cause of psychological problems.  Such problems arise from the attempt to deal with basic anxiety, which she described as “the feeling a child has of being isolated and helpless in a potentially hostile world.”  She also sharply disagreed with Freud’s interpretation of female development, especially his notion that women suffer from penis envy.  What women envy in men, she claimed, is not their penis, but their superior status in </w:t>
      </w:r>
      <w:proofErr w:type="gramStart"/>
      <w:r>
        <w:t>society.</w:t>
      </w:r>
      <w:proofErr w:type="gramEnd"/>
      <w:r>
        <w:t xml:space="preserve">  In fact, she contended that men often suffer womb envy, envying women’s capacity to bear children.</w:t>
      </w:r>
    </w:p>
    <w:p w:rsidR="000B1418" w:rsidRDefault="000B1418" w:rsidP="00687E42">
      <w:pPr>
        <w:pStyle w:val="ListParagraph"/>
        <w:spacing w:line="240" w:lineRule="auto"/>
      </w:pPr>
    </w:p>
    <w:p w:rsidR="000B1418" w:rsidRDefault="000B1418" w:rsidP="000B1418">
      <w:pPr>
        <w:pStyle w:val="ListParagraph"/>
        <w:numPr>
          <w:ilvl w:val="0"/>
          <w:numId w:val="1"/>
        </w:numPr>
        <w:spacing w:line="240" w:lineRule="auto"/>
      </w:pPr>
      <w:r>
        <w:t>_________________________________________</w:t>
      </w:r>
    </w:p>
    <w:p w:rsidR="000B1418" w:rsidRDefault="000B1418" w:rsidP="000B1418">
      <w:pPr>
        <w:pStyle w:val="ListParagraph"/>
        <w:spacing w:line="240" w:lineRule="auto"/>
      </w:pPr>
      <w:r>
        <w:t xml:space="preserve">French psychologist, who in 1905, with the help of Theodore Simon, created the first intelligence test to aid the French government in establishing a program to provide special education for mentally retarded </w:t>
      </w:r>
      <w:proofErr w:type="gramStart"/>
      <w:r>
        <w:t>children</w:t>
      </w:r>
      <w:proofErr w:type="gramEnd"/>
      <w:r>
        <w:t xml:space="preserve">.  Test revisions introduced the concept of mental age.  In 1916, the American psychologist Lewis </w:t>
      </w:r>
      <w:proofErr w:type="spellStart"/>
      <w:r>
        <w:t>Terman</w:t>
      </w:r>
      <w:proofErr w:type="spellEnd"/>
      <w:r>
        <w:t xml:space="preserve"> used the intelligence test as the basis for the Stanford-</w:t>
      </w:r>
      <w:proofErr w:type="spellStart"/>
      <w:r>
        <w:t>Binet</w:t>
      </w:r>
      <w:proofErr w:type="spellEnd"/>
      <w:r>
        <w:t xml:space="preserve"> Intelligence Scale, the best-known and most researched intelligence test in the United States.</w:t>
      </w:r>
    </w:p>
    <w:p w:rsidR="00687E42" w:rsidRDefault="00687E42" w:rsidP="00687E42">
      <w:pPr>
        <w:pStyle w:val="ListParagraph"/>
        <w:spacing w:line="240" w:lineRule="auto"/>
      </w:pPr>
    </w:p>
    <w:p w:rsidR="00687E42" w:rsidRDefault="00687E42" w:rsidP="00687E42">
      <w:pPr>
        <w:pStyle w:val="ListParagraph"/>
        <w:numPr>
          <w:ilvl w:val="0"/>
          <w:numId w:val="1"/>
        </w:numPr>
        <w:spacing w:line="240" w:lineRule="auto"/>
      </w:pPr>
      <w:r>
        <w:t>_________________________________________</w:t>
      </w:r>
    </w:p>
    <w:p w:rsidR="00687E42" w:rsidRDefault="00CB6E48" w:rsidP="00687E42">
      <w:pPr>
        <w:pStyle w:val="ListParagraph"/>
        <w:spacing w:line="240" w:lineRule="auto"/>
      </w:pPr>
      <w:r>
        <w:t xml:space="preserve">American physiological psychologist </w:t>
      </w:r>
      <w:proofErr w:type="gramStart"/>
      <w:r>
        <w:t>who</w:t>
      </w:r>
      <w:proofErr w:type="gramEnd"/>
      <w:r>
        <w:t xml:space="preserve"> set out to find the memory trace, or engram – the brain changes associated with the formation of a long-term memory.  Guiding his research was his belief that memory was localized, meaning that a particular memory was stored in a specific brain area.  Over the course of his career, he systematically removed different sections of the cortex in trained rats.  No matter which part of the cortex he removed, the rats were still able to run the maze.  At the end of his professional career, he concluded that memories are not localized in specific locations but instead are distributed, or stored, throughout the brain.</w:t>
      </w:r>
    </w:p>
    <w:p w:rsidR="00687E42" w:rsidRDefault="00687E42" w:rsidP="00687E42">
      <w:pPr>
        <w:pStyle w:val="ListParagraph"/>
        <w:spacing w:line="240" w:lineRule="auto"/>
      </w:pPr>
    </w:p>
    <w:p w:rsidR="00CB6E48" w:rsidRDefault="00CB6E48" w:rsidP="00CB6E48">
      <w:pPr>
        <w:pStyle w:val="ListParagraph"/>
        <w:numPr>
          <w:ilvl w:val="0"/>
          <w:numId w:val="1"/>
        </w:numPr>
        <w:spacing w:line="240" w:lineRule="auto"/>
      </w:pPr>
      <w:r>
        <w:t>_________________________________________</w:t>
      </w:r>
    </w:p>
    <w:p w:rsidR="00CB6E48" w:rsidRDefault="00CB6E48" w:rsidP="00CB6E48">
      <w:pPr>
        <w:pStyle w:val="ListParagraph"/>
        <w:spacing w:line="240" w:lineRule="auto"/>
      </w:pPr>
      <w:proofErr w:type="gramStart"/>
      <w:r>
        <w:t>American psychologist who developed a personality theory that emphasized the uniqueness of the individual.</w:t>
      </w:r>
      <w:proofErr w:type="gramEnd"/>
      <w:r>
        <w:t xml:space="preserve">  His research on personality traits made distinctions between cardinal traits, central traits, and secondary traits.  He emphasized that individual personality consists of a variety of traits that are stable in the person, and exist in the person at a certain degree that is unique to the individual.  Many would consider him to be the father of the trait approach in studying personality.</w:t>
      </w:r>
    </w:p>
    <w:p w:rsidR="00CB6E48" w:rsidRDefault="00CB6E48" w:rsidP="00CB6E48">
      <w:pPr>
        <w:pStyle w:val="ListParagraph"/>
        <w:spacing w:line="240" w:lineRule="auto"/>
      </w:pPr>
    </w:p>
    <w:p w:rsidR="00CB6E48" w:rsidRDefault="00CB6E48" w:rsidP="00CB6E48">
      <w:pPr>
        <w:pStyle w:val="ListParagraph"/>
        <w:numPr>
          <w:ilvl w:val="0"/>
          <w:numId w:val="1"/>
        </w:numPr>
        <w:spacing w:line="240" w:lineRule="auto"/>
      </w:pPr>
      <w:r>
        <w:t>_________________________________________</w:t>
      </w:r>
    </w:p>
    <w:p w:rsidR="00CB6E48" w:rsidRDefault="00CB6E48" w:rsidP="00CB6E48">
      <w:pPr>
        <w:pStyle w:val="ListParagraph"/>
        <w:spacing w:line="240" w:lineRule="auto"/>
      </w:pPr>
      <w:r>
        <w:t xml:space="preserve">Canadian endocrinologist </w:t>
      </w:r>
      <w:proofErr w:type="gramStart"/>
      <w:r>
        <w:t>whose</w:t>
      </w:r>
      <w:proofErr w:type="gramEnd"/>
      <w:r>
        <w:t xml:space="preserve"> pioneering scientific investigations confirmed the idea that prolonged stress could be physically harmful.  Most of his research was done with rats that were exposed to prolonged stressors, such as an electric shock, extreme heat or cold, or forced exercise.  Regardless of the condition that he used to produce the prolonged stress, he found the same pattern of physical changes in the rats.  He discovered that if the bodily “wear and tear” of the stress-producing event continued, the effects became evident in three progressive stages.  He called these stages the general adaptation syndrome (alarm, resistance, exhaustion).</w:t>
      </w:r>
    </w:p>
    <w:p w:rsidR="00CB6E48" w:rsidRDefault="00CB6E4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0B1418" w:rsidRDefault="000B1418" w:rsidP="00CB6E48">
      <w:pPr>
        <w:pStyle w:val="ListParagraph"/>
        <w:spacing w:line="240" w:lineRule="auto"/>
      </w:pPr>
    </w:p>
    <w:p w:rsidR="00CB6E48" w:rsidRDefault="00CB6E48" w:rsidP="00CB6E48">
      <w:pPr>
        <w:pStyle w:val="ListParagraph"/>
        <w:numPr>
          <w:ilvl w:val="0"/>
          <w:numId w:val="1"/>
        </w:numPr>
        <w:spacing w:line="240" w:lineRule="auto"/>
      </w:pPr>
      <w:r>
        <w:lastRenderedPageBreak/>
        <w:t>_________________________________________</w:t>
      </w:r>
    </w:p>
    <w:p w:rsidR="00CB6E48" w:rsidRDefault="000B1418" w:rsidP="00CB6E48">
      <w:pPr>
        <w:pStyle w:val="ListParagraph"/>
        <w:spacing w:line="240" w:lineRule="auto"/>
      </w:pPr>
      <w:proofErr w:type="gramStart"/>
      <w:r>
        <w:t>American psychologist whose theory on emotions emphasized the interaction of cognitive labels and physiological arousal.</w:t>
      </w:r>
      <w:proofErr w:type="gramEnd"/>
      <w:r>
        <w:t xml:space="preserve">  To test his theory he had male volunteers injected with epinephrine, which </w:t>
      </w:r>
      <w:proofErr w:type="spellStart"/>
      <w:r>
        <w:t>producesj</w:t>
      </w:r>
      <w:proofErr w:type="spellEnd"/>
      <w:r>
        <w:t xml:space="preserve"> sympathetic nervous system arousal:  accelerated heartbeat, rapid breathing, trembling, and so forth.  One group was informed that their symptoms were caused by the injection, but the other group was not given this explanation.  The subjects then experienced a situation that was designed to be either irritating or humorous.  The subjects who were not informed tended to report feeling either happier or angrier than the informed subjects.  All of the subjects had essentially the same physiological arousal, but they did not all label it the same way.  This labeling, he suggested, is in large part, responsible for our emotions.</w:t>
      </w:r>
    </w:p>
    <w:p w:rsidR="000B1418" w:rsidRDefault="000B1418" w:rsidP="00CB6E48">
      <w:pPr>
        <w:pStyle w:val="ListParagraph"/>
        <w:spacing w:line="240" w:lineRule="auto"/>
      </w:pPr>
    </w:p>
    <w:p w:rsidR="000B1418" w:rsidRDefault="000B1418" w:rsidP="000B1418">
      <w:pPr>
        <w:pStyle w:val="ListParagraph"/>
        <w:numPr>
          <w:ilvl w:val="0"/>
          <w:numId w:val="1"/>
        </w:numPr>
        <w:spacing w:line="240" w:lineRule="auto"/>
      </w:pPr>
      <w:r>
        <w:t>_________________________________________</w:t>
      </w:r>
    </w:p>
    <w:p w:rsidR="000B1418" w:rsidRDefault="000B1418" w:rsidP="000B1418">
      <w:pPr>
        <w:pStyle w:val="ListParagraph"/>
        <w:spacing w:line="240" w:lineRule="auto"/>
      </w:pPr>
      <w:r>
        <w:t xml:space="preserve">American psychologist and University of Wisconsin professor who demonstrated the importance of comfort contact comfort through the use of rhesus monkeys in his Madison, Wisconsin laboratory.  He demonstrated, that </w:t>
      </w:r>
      <w:proofErr w:type="spellStart"/>
      <w:r>
        <w:t>ehn</w:t>
      </w:r>
      <w:proofErr w:type="spellEnd"/>
      <w:r>
        <w:t xml:space="preserve"> frightened, these monkeys preferred the comfort of a terrycloth mother over a chicken wire mother, even though the chicken wire mother was capable of feeding and the terrycloth mother was not.  His work was instrumental in showing the importance of touching, contact, and parental bonds in attachment.</w:t>
      </w:r>
    </w:p>
    <w:p w:rsidR="000B1418" w:rsidRDefault="000B1418" w:rsidP="000B1418">
      <w:pPr>
        <w:pStyle w:val="ListParagraph"/>
        <w:spacing w:line="240" w:lineRule="auto"/>
      </w:pPr>
    </w:p>
    <w:p w:rsidR="000B1418" w:rsidRDefault="000B1418" w:rsidP="000B1418">
      <w:pPr>
        <w:pStyle w:val="ListParagraph"/>
        <w:numPr>
          <w:ilvl w:val="0"/>
          <w:numId w:val="1"/>
        </w:numPr>
        <w:spacing w:line="240" w:lineRule="auto"/>
      </w:pPr>
      <w:r>
        <w:t>_________________________________________</w:t>
      </w:r>
    </w:p>
    <w:p w:rsidR="000B1418" w:rsidRDefault="000B1418" w:rsidP="000B1418">
      <w:pPr>
        <w:pStyle w:val="ListParagraph"/>
        <w:spacing w:line="240" w:lineRule="auto"/>
      </w:pPr>
      <w:r>
        <w:t xml:space="preserve">American psychologist who interviewed terminally ill patients and proposed that the dying </w:t>
      </w:r>
      <w:proofErr w:type="gramStart"/>
      <w:r>
        <w:t>go</w:t>
      </w:r>
      <w:proofErr w:type="gramEnd"/>
      <w:r>
        <w:t xml:space="preserve"> through five stages.  These five stages include:  denial, anger, bargaining, depression, and acceptance.  Her work has been met with mixed reviews, as many people are uncertain as to whether or not dying involves a predictable sequence of stages.  </w:t>
      </w:r>
    </w:p>
    <w:p w:rsidR="000B1418" w:rsidRDefault="000B1418" w:rsidP="000B1418">
      <w:pPr>
        <w:pStyle w:val="ListParagraph"/>
        <w:spacing w:line="240" w:lineRule="auto"/>
      </w:pPr>
    </w:p>
    <w:p w:rsidR="000B1418" w:rsidRDefault="000B1418" w:rsidP="000B1418">
      <w:pPr>
        <w:pStyle w:val="ListParagraph"/>
        <w:numPr>
          <w:ilvl w:val="0"/>
          <w:numId w:val="1"/>
        </w:numPr>
        <w:spacing w:line="240" w:lineRule="auto"/>
      </w:pPr>
      <w:r>
        <w:t>_________________________________________</w:t>
      </w:r>
    </w:p>
    <w:p w:rsidR="000B1418" w:rsidRDefault="00B96222" w:rsidP="000B1418">
      <w:pPr>
        <w:pStyle w:val="ListParagraph"/>
        <w:spacing w:line="240" w:lineRule="auto"/>
      </w:pPr>
      <w:r>
        <w:t>American psychologist who analyzed the facial muscles utilized in producing facial expressions and classified six expressions that characterize the basic emotions of happiness, sadness surprise, fear, and disgust.  He concluded that facial expressions for the basic emotions are innate and probably hard-wired into the brain.</w:t>
      </w:r>
    </w:p>
    <w:p w:rsidR="00B96222" w:rsidRDefault="00B96222" w:rsidP="000B1418">
      <w:pPr>
        <w:pStyle w:val="ListParagraph"/>
        <w:spacing w:line="240" w:lineRule="auto"/>
      </w:pPr>
    </w:p>
    <w:p w:rsidR="00B96222" w:rsidRDefault="00B96222" w:rsidP="00B96222">
      <w:pPr>
        <w:pStyle w:val="ListParagraph"/>
        <w:numPr>
          <w:ilvl w:val="0"/>
          <w:numId w:val="1"/>
        </w:numPr>
        <w:spacing w:line="240" w:lineRule="auto"/>
      </w:pPr>
      <w:r>
        <w:t>_________________________________________</w:t>
      </w:r>
    </w:p>
    <w:p w:rsidR="00B96222" w:rsidRDefault="00B96222" w:rsidP="00B96222">
      <w:pPr>
        <w:pStyle w:val="ListParagraph"/>
        <w:spacing w:line="240" w:lineRule="auto"/>
      </w:pPr>
      <w:proofErr w:type="gramStart"/>
      <w:r>
        <w:t>American psychologist who believed that a complete theory of intelligence involved three different types of intelligence.</w:t>
      </w:r>
      <w:proofErr w:type="gramEnd"/>
      <w:r>
        <w:t xml:space="preserve">  His </w:t>
      </w:r>
      <w:proofErr w:type="spellStart"/>
      <w:r>
        <w:t>triarchic</w:t>
      </w:r>
      <w:proofErr w:type="spellEnd"/>
      <w:r>
        <w:t xml:space="preserve"> theory of intelligence consisted of:  analytic, creative, and practical intelligence.  Analytic intelligence, the kind that is measured by traditional IQ tests, would help you solve a physics problem; creative intelligence, is what you would use to compose music; and you would draw on practical intelligence to figure out what to do if you were stranded on a lonely road during a blizzard.  In addition to intelligence, he also devised a </w:t>
      </w:r>
      <w:proofErr w:type="spellStart"/>
      <w:r>
        <w:t>triarchic</w:t>
      </w:r>
      <w:proofErr w:type="spellEnd"/>
      <w:r>
        <w:t xml:space="preserve"> theory of love consisting of passion, intimacy, and commitment.  He suggested that various combinations of these three components resulted in quite different types of love.</w:t>
      </w:r>
    </w:p>
    <w:p w:rsidR="00B96222" w:rsidRDefault="00B96222" w:rsidP="00B96222">
      <w:pPr>
        <w:pStyle w:val="ListParagraph"/>
        <w:spacing w:line="240" w:lineRule="auto"/>
      </w:pPr>
    </w:p>
    <w:p w:rsidR="00B96222" w:rsidRDefault="00B96222" w:rsidP="00B96222">
      <w:pPr>
        <w:pStyle w:val="ListParagraph"/>
        <w:numPr>
          <w:ilvl w:val="0"/>
          <w:numId w:val="1"/>
        </w:numPr>
        <w:spacing w:line="240" w:lineRule="auto"/>
      </w:pPr>
      <w:r>
        <w:t>_________________________________________</w:t>
      </w:r>
    </w:p>
    <w:p w:rsidR="00B96222" w:rsidRDefault="00B96222" w:rsidP="00B96222">
      <w:pPr>
        <w:pStyle w:val="ListParagraph"/>
        <w:spacing w:line="240" w:lineRule="auto"/>
      </w:pPr>
      <w:r>
        <w:t>American psychologist and author of a book titled Emotional Intelligence.  Emotional intelligence is a contemporary view of intelligence that goes beyond paper and pencil tests and beyond IQ scores – taking into consideration such things as self-regulation, delay of gratification, empathy, and ability to read the emotional reactions of other people.</w:t>
      </w:r>
    </w:p>
    <w:p w:rsidR="00B96222" w:rsidRDefault="00B96222" w:rsidP="00B96222">
      <w:pPr>
        <w:pStyle w:val="ListParagraph"/>
        <w:spacing w:line="240" w:lineRule="auto"/>
      </w:pPr>
    </w:p>
    <w:p w:rsidR="00B96222" w:rsidRDefault="00B96222" w:rsidP="000B1418">
      <w:pPr>
        <w:pStyle w:val="ListParagraph"/>
        <w:spacing w:line="240" w:lineRule="auto"/>
      </w:pPr>
    </w:p>
    <w:p w:rsidR="000B1418" w:rsidRDefault="000B1418" w:rsidP="000B1418">
      <w:pPr>
        <w:pStyle w:val="ListParagraph"/>
        <w:spacing w:line="240" w:lineRule="auto"/>
      </w:pPr>
    </w:p>
    <w:p w:rsidR="000B1418" w:rsidRDefault="000B1418" w:rsidP="00CB6E48">
      <w:pPr>
        <w:pStyle w:val="ListParagraph"/>
        <w:spacing w:line="240" w:lineRule="auto"/>
      </w:pPr>
    </w:p>
    <w:p w:rsidR="00CB6E48" w:rsidRDefault="00CB6E48" w:rsidP="00CB6E48">
      <w:pPr>
        <w:pStyle w:val="ListParagraph"/>
        <w:spacing w:line="240" w:lineRule="auto"/>
      </w:pPr>
    </w:p>
    <w:p w:rsidR="00CB6E48" w:rsidRDefault="00CB6E48" w:rsidP="00CB6E48">
      <w:pPr>
        <w:pStyle w:val="ListParagraph"/>
        <w:spacing w:line="240" w:lineRule="auto"/>
      </w:pPr>
    </w:p>
    <w:p w:rsidR="00CB6E48" w:rsidRDefault="00CB6E48" w:rsidP="00687E42">
      <w:pPr>
        <w:pStyle w:val="ListParagraph"/>
        <w:spacing w:line="240" w:lineRule="auto"/>
      </w:pPr>
    </w:p>
    <w:p w:rsidR="00687E42" w:rsidRDefault="00687E42" w:rsidP="00687E42">
      <w:pPr>
        <w:pStyle w:val="ListParagraph"/>
        <w:spacing w:line="240" w:lineRule="auto"/>
      </w:pPr>
    </w:p>
    <w:p w:rsidR="00291116" w:rsidRDefault="00291116" w:rsidP="00555993">
      <w:pPr>
        <w:pStyle w:val="ListParagraph"/>
        <w:spacing w:line="240" w:lineRule="auto"/>
      </w:pPr>
    </w:p>
    <w:p w:rsidR="00555993" w:rsidRDefault="00555993" w:rsidP="00555993">
      <w:pPr>
        <w:pStyle w:val="ListParagraph"/>
        <w:spacing w:line="240" w:lineRule="auto"/>
      </w:pPr>
    </w:p>
    <w:p w:rsidR="00555993" w:rsidRDefault="00555993" w:rsidP="00555993">
      <w:pPr>
        <w:pStyle w:val="ListParagraph"/>
        <w:spacing w:line="240" w:lineRule="auto"/>
      </w:pPr>
    </w:p>
    <w:p w:rsidR="00E6550F" w:rsidRDefault="00E6550F" w:rsidP="00E6550F">
      <w:pPr>
        <w:pStyle w:val="ListParagraph"/>
        <w:spacing w:line="240" w:lineRule="auto"/>
      </w:pPr>
    </w:p>
    <w:p w:rsidR="00E6550F" w:rsidRDefault="00E6550F" w:rsidP="00E6550F">
      <w:pPr>
        <w:pStyle w:val="ListParagraph"/>
        <w:spacing w:line="240" w:lineRule="auto"/>
      </w:pPr>
    </w:p>
    <w:p w:rsidR="00146B8D" w:rsidRDefault="00146B8D" w:rsidP="00E6550F"/>
    <w:sectPr w:rsidR="00146B8D" w:rsidSect="00732F2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12960"/>
    <w:multiLevelType w:val="hybridMultilevel"/>
    <w:tmpl w:val="391AE5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2C7451"/>
    <w:multiLevelType w:val="hybridMultilevel"/>
    <w:tmpl w:val="638EB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F21"/>
    <w:rsid w:val="0003101B"/>
    <w:rsid w:val="000B1418"/>
    <w:rsid w:val="00146B8D"/>
    <w:rsid w:val="0019627E"/>
    <w:rsid w:val="001E294E"/>
    <w:rsid w:val="002368DA"/>
    <w:rsid w:val="00291116"/>
    <w:rsid w:val="004C7729"/>
    <w:rsid w:val="004E1CF5"/>
    <w:rsid w:val="00555993"/>
    <w:rsid w:val="006850AF"/>
    <w:rsid w:val="00687E42"/>
    <w:rsid w:val="006F502A"/>
    <w:rsid w:val="00732F21"/>
    <w:rsid w:val="007557BE"/>
    <w:rsid w:val="007D6CD2"/>
    <w:rsid w:val="00864D3F"/>
    <w:rsid w:val="00946A16"/>
    <w:rsid w:val="00A83CB1"/>
    <w:rsid w:val="00B02612"/>
    <w:rsid w:val="00B96222"/>
    <w:rsid w:val="00CA3BAB"/>
    <w:rsid w:val="00CA640C"/>
    <w:rsid w:val="00CA7285"/>
    <w:rsid w:val="00CB6E48"/>
    <w:rsid w:val="00CC3A50"/>
    <w:rsid w:val="00DA179D"/>
    <w:rsid w:val="00E6550F"/>
    <w:rsid w:val="00F106EC"/>
    <w:rsid w:val="00FB5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F21"/>
    <w:pPr>
      <w:ind w:left="720"/>
      <w:contextualSpacing/>
    </w:pPr>
  </w:style>
  <w:style w:type="paragraph" w:styleId="BalloonText">
    <w:name w:val="Balloon Text"/>
    <w:basedOn w:val="Normal"/>
    <w:link w:val="BalloonTextChar"/>
    <w:uiPriority w:val="99"/>
    <w:semiHidden/>
    <w:unhideWhenUsed/>
    <w:rsid w:val="00CA3B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B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F21"/>
    <w:pPr>
      <w:ind w:left="720"/>
      <w:contextualSpacing/>
    </w:pPr>
  </w:style>
  <w:style w:type="paragraph" w:styleId="BalloonText">
    <w:name w:val="Balloon Text"/>
    <w:basedOn w:val="Normal"/>
    <w:link w:val="BalloonTextChar"/>
    <w:uiPriority w:val="99"/>
    <w:semiHidden/>
    <w:unhideWhenUsed/>
    <w:rsid w:val="00CA3B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B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848CAB45</Template>
  <TotalTime>0</TotalTime>
  <Pages>11</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North Allegheny School District</Company>
  <LinksUpToDate>false</LinksUpToDate>
  <CharactersWithSpaces>32800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Failla, Lisa</dc:creator>
  <cp:lastModifiedBy>Failla, Lisa</cp:lastModifiedBy>
  <cp:revision>2</cp:revision>
  <cp:lastPrinted>2013-05-01T11:16:00Z</cp:lastPrinted>
  <dcterms:created xsi:type="dcterms:W3CDTF">2013-05-01T19:00:00Z</dcterms:created>
  <dcterms:modified xsi:type="dcterms:W3CDTF">2013-05-01T19:00:00Z</dcterms:modified>
</cp:coreProperties>
</file>